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7E5A" w14:textId="042A02EC" w:rsidR="00332F8D" w:rsidRPr="00CB168F" w:rsidRDefault="00332F8D" w:rsidP="00332F8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564039" w:rsidRPr="00564039">
        <w:rPr>
          <w:rFonts w:ascii="Arial" w:hAnsi="Arial" w:cs="Arial"/>
          <w:b/>
          <w:sz w:val="24"/>
          <w:lang w:val="de-DE"/>
        </w:rPr>
        <w:t>R4-2417914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eastAsia="宋体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332F8D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3154E53F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87FB8" w:rsidRPr="00E87FB8">
        <w:rPr>
          <w:rFonts w:ascii="Arial" w:hAnsi="Arial" w:cs="Arial"/>
          <w:b/>
          <w:sz w:val="24"/>
          <w:szCs w:val="24"/>
        </w:rPr>
        <w:t>R19 MPR for PC1.5 contiguous CA and NCCA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23B82C4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11327C">
        <w:rPr>
          <w:rFonts w:ascii="Arial" w:hAnsi="Arial" w:cs="Arial"/>
          <w:b/>
          <w:sz w:val="24"/>
          <w:szCs w:val="24"/>
        </w:rPr>
        <w:t>7.1.1.1.2</w:t>
      </w:r>
      <w:bookmarkStart w:id="1" w:name="_GoBack"/>
      <w:bookmarkEnd w:id="1"/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2060937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C00233">
        <w:rPr>
          <w:rFonts w:eastAsiaTheme="minorEastAsia" w:hint="eastAsia"/>
          <w:lang w:eastAsia="zh-CN"/>
        </w:rPr>
        <w:t>and</w:t>
      </w:r>
      <w:r w:rsidR="00C00233">
        <w:rPr>
          <w:rFonts w:eastAsiaTheme="minorEastAsia"/>
          <w:lang w:eastAsia="zh-CN"/>
        </w:rPr>
        <w:t xml:space="preserve"> NCCA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0F93E8BE" w14:textId="35986B8A" w:rsidR="00D50C15" w:rsidRDefault="00AA151A" w:rsidP="00D50C15">
      <w:pPr>
        <w:pStyle w:val="1"/>
        <w:numPr>
          <w:ilvl w:val="0"/>
          <w:numId w:val="3"/>
        </w:numPr>
      </w:pPr>
      <w:r>
        <w:t>PC1.5 contiguous CA</w:t>
      </w:r>
    </w:p>
    <w:p w14:paraId="3274BDCF" w14:textId="46B9C971" w:rsidR="004D7D8A" w:rsidRDefault="00172BF9" w:rsidP="00172BF9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3B5FAB">
        <w:rPr>
          <w:lang w:eastAsia="zh-CN"/>
        </w:rPr>
        <w:t>N</w:t>
      </w:r>
      <w:r w:rsidR="003B5FAB">
        <w:rPr>
          <w:rFonts w:hint="eastAsia"/>
          <w:lang w:eastAsia="zh-CN"/>
        </w:rPr>
        <w:t>on</w:t>
      </w:r>
      <w:r w:rsidR="003B5FAB">
        <w:rPr>
          <w:lang w:eastAsia="zh-CN"/>
        </w:rPr>
        <w:t xml:space="preserve">-Contig RB allocation </w:t>
      </w:r>
      <w:r w:rsidR="004D7D8A">
        <w:rPr>
          <w:lang w:eastAsia="zh-CN"/>
        </w:rPr>
        <w:t>MRP</w:t>
      </w:r>
    </w:p>
    <w:p w14:paraId="43FB8463" w14:textId="07CF42B2" w:rsidR="001B26FC" w:rsidRPr="00727054" w:rsidRDefault="001B26FC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</w:t>
      </w:r>
      <w:r w:rsidR="00172BF9">
        <w:rPr>
          <w:rFonts w:eastAsia="宋体"/>
          <w:szCs w:val="18"/>
          <w:lang w:val="sv-SE" w:eastAsia="zh-CN"/>
        </w:rPr>
        <w:t>1</w:t>
      </w:r>
      <w:r w:rsidR="00555049" w:rsidRPr="00727054">
        <w:rPr>
          <w:rFonts w:eastAsia="宋体"/>
          <w:szCs w:val="18"/>
          <w:lang w:val="sv-SE" w:eastAsia="zh-CN"/>
        </w:rPr>
        <w:t>.1</w:t>
      </w:r>
      <w:r w:rsidRPr="00727054">
        <w:rPr>
          <w:rFonts w:eastAsia="宋体"/>
          <w:szCs w:val="18"/>
          <w:lang w:val="sv-SE" w:eastAsia="zh-CN"/>
        </w:rPr>
        <w:t xml:space="preserve"> </w:t>
      </w:r>
      <w:r w:rsidR="009456DD" w:rsidRPr="00727054">
        <w:rPr>
          <w:rFonts w:eastAsia="宋体"/>
          <w:szCs w:val="18"/>
          <w:lang w:val="sv-SE" w:eastAsia="zh-CN"/>
        </w:rPr>
        <w:t xml:space="preserve">Initial </w:t>
      </w:r>
      <w:r w:rsidRPr="00727054">
        <w:rPr>
          <w:rFonts w:eastAsia="宋体"/>
          <w:szCs w:val="18"/>
          <w:lang w:val="sv-SE" w:eastAsia="zh-CN"/>
        </w:rPr>
        <w:t xml:space="preserve">MRP </w:t>
      </w:r>
      <w:r w:rsidR="009456DD" w:rsidRPr="00727054">
        <w:rPr>
          <w:rFonts w:eastAsia="宋体"/>
          <w:szCs w:val="18"/>
          <w:lang w:val="sv-SE" w:eastAsia="zh-CN"/>
        </w:rPr>
        <w:t>results</w:t>
      </w:r>
    </w:p>
    <w:p w14:paraId="22CFF6FC" w14:textId="353E580B" w:rsidR="005F141A" w:rsidRDefault="004D7D8A" w:rsidP="004D7D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ith the understanding of </w:t>
      </w:r>
      <w:r w:rsidR="00346778">
        <w:rPr>
          <w:rFonts w:eastAsiaTheme="minorEastAsia"/>
          <w:lang w:eastAsia="zh-CN"/>
        </w:rPr>
        <w:t>EVM / IBE requirements are NOT verified when both CCs are configured with PRBs, below tables give the initial simulation results</w:t>
      </w:r>
      <w:r w:rsidR="005F141A">
        <w:rPr>
          <w:rFonts w:eastAsiaTheme="minorEastAsia"/>
          <w:lang w:eastAsia="zh-CN"/>
        </w:rPr>
        <w:t xml:space="preserve">. It includes </w:t>
      </w:r>
      <w:r w:rsidR="00346778">
        <w:rPr>
          <w:rFonts w:eastAsiaTheme="minorEastAsia"/>
          <w:lang w:eastAsia="zh-CN"/>
        </w:rPr>
        <w:t>CP-OFDM and DFT-S-OFDM with Class B and Class C</w:t>
      </w:r>
      <w:r w:rsidR="005E267C">
        <w:rPr>
          <w:rFonts w:eastAsiaTheme="minorEastAsia"/>
          <w:lang w:eastAsia="zh-CN"/>
        </w:rPr>
        <w:t xml:space="preserve"> and PRB configured in both CCs</w:t>
      </w:r>
      <w:r w:rsidR="00346778">
        <w:rPr>
          <w:rFonts w:eastAsiaTheme="minorEastAsia"/>
          <w:lang w:eastAsia="zh-CN"/>
        </w:rPr>
        <w:t xml:space="preserve">. </w:t>
      </w:r>
    </w:p>
    <w:p w14:paraId="6ED9760C" w14:textId="1775062E" w:rsidR="00957DCD" w:rsidRDefault="005F141A" w:rsidP="004D7D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346778">
        <w:rPr>
          <w:rFonts w:eastAsiaTheme="minorEastAsia"/>
          <w:lang w:eastAsia="zh-CN"/>
        </w:rPr>
        <w:t xml:space="preserve">nd it should be noticed that in the simulation </w:t>
      </w:r>
      <w:proofErr w:type="spellStart"/>
      <w:r w:rsidR="00346778">
        <w:rPr>
          <w:rFonts w:eastAsiaTheme="minorEastAsia"/>
          <w:lang w:eastAsia="zh-CN"/>
        </w:rPr>
        <w:t>TxD</w:t>
      </w:r>
      <w:proofErr w:type="spellEnd"/>
      <w:r w:rsidR="00FF2CFF">
        <w:rPr>
          <w:rFonts w:eastAsiaTheme="minorEastAsia"/>
          <w:lang w:eastAsia="zh-CN"/>
        </w:rPr>
        <w:t>/1LO</w:t>
      </w:r>
      <w:r w:rsidR="00346778">
        <w:rPr>
          <w:rFonts w:eastAsiaTheme="minorEastAsia"/>
          <w:lang w:eastAsia="zh-CN"/>
        </w:rPr>
        <w:t xml:space="preserve"> is used to achieve PC1.5, </w:t>
      </w:r>
      <w:r w:rsidR="00937AE0">
        <w:rPr>
          <w:rFonts w:eastAsiaTheme="minorEastAsia" w:hint="eastAsia"/>
          <w:lang w:eastAsia="zh-CN"/>
        </w:rPr>
        <w:t>a</w:t>
      </w:r>
      <w:r w:rsidR="00937AE0">
        <w:rPr>
          <w:rFonts w:eastAsiaTheme="minorEastAsia"/>
          <w:lang w:eastAsia="zh-CN"/>
        </w:rPr>
        <w:t xml:space="preserve">nd </w:t>
      </w:r>
      <w:r w:rsidR="00346778">
        <w:rPr>
          <w:rFonts w:eastAsiaTheme="minorEastAsia"/>
          <w:lang w:eastAsia="zh-CN"/>
        </w:rPr>
        <w:t>the IMD impacts are account</w:t>
      </w:r>
      <w:r>
        <w:rPr>
          <w:rFonts w:eastAsiaTheme="minorEastAsia"/>
          <w:lang w:eastAsia="zh-CN"/>
        </w:rPr>
        <w:t>ed</w:t>
      </w:r>
      <w:r w:rsidR="00346778">
        <w:rPr>
          <w:rFonts w:eastAsiaTheme="minorEastAsia"/>
          <w:lang w:eastAsia="zh-CN"/>
        </w:rPr>
        <w:t xml:space="preserve"> in the simulation, and </w:t>
      </w:r>
      <w:r>
        <w:rPr>
          <w:rFonts w:eastAsiaTheme="minorEastAsia"/>
          <w:lang w:eastAsia="zh-CN"/>
        </w:rPr>
        <w:t>some</w:t>
      </w:r>
      <w:r w:rsidR="0034677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additional values need to be added to cope with it</w:t>
      </w:r>
      <w:r w:rsidR="00346778">
        <w:rPr>
          <w:rFonts w:eastAsiaTheme="minorEastAsia"/>
          <w:lang w:eastAsia="zh-CN"/>
        </w:rPr>
        <w:t xml:space="preserve"> in the final MPR results.</w:t>
      </w:r>
    </w:p>
    <w:p w14:paraId="2B2452DE" w14:textId="77777777" w:rsidR="00502080" w:rsidRDefault="00502080" w:rsidP="005020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5749CA87" w14:textId="1FF066CE" w:rsidR="00A813DF" w:rsidRDefault="00A813DF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class B or C</w:t>
      </w:r>
    </w:p>
    <w:p w14:paraId="2B8BC62C" w14:textId="79E4BD9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C3E5051" w14:textId="551042F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6D9BEE18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1209F12D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</w:t>
      </w:r>
      <w:proofErr w:type="spellEnd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15khz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30khz</w:t>
      </w:r>
    </w:p>
    <w:p w14:paraId="227618E7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is 1LO+TxD</w:t>
      </w:r>
    </w:p>
    <w:p w14:paraId="27A60952" w14:textId="77777777" w:rsidR="00502080" w:rsidRPr="00BD05C4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odulations are same in both CCs</w:t>
      </w:r>
    </w:p>
    <w:p w14:paraId="5DEB68E7" w14:textId="77777777" w:rsidR="00502080" w:rsidRPr="00502080" w:rsidRDefault="00502080" w:rsidP="004D7D8A">
      <w:pPr>
        <w:rPr>
          <w:rFonts w:eastAsiaTheme="minorEastAsia"/>
          <w:lang w:eastAsia="zh-CN"/>
        </w:rPr>
      </w:pPr>
    </w:p>
    <w:p w14:paraId="54F0949B" w14:textId="0D1D2D48" w:rsidR="00513F80" w:rsidRPr="00B17166" w:rsidRDefault="00513F80" w:rsidP="0011297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able 1 </w:t>
      </w:r>
      <w:r w:rsidR="00112976" w:rsidRPr="00112976">
        <w:rPr>
          <w:rFonts w:eastAsiaTheme="minorEastAsia"/>
          <w:lang w:eastAsia="zh-CN"/>
        </w:rPr>
        <w:t>CP-OFDM</w:t>
      </w:r>
      <w:r w:rsidR="00C05712">
        <w:rPr>
          <w:rFonts w:eastAsiaTheme="minorEastAsia"/>
          <w:lang w:eastAsia="zh-CN"/>
        </w:rPr>
        <w:t xml:space="preserve"> non-contig RB allocation</w:t>
      </w:r>
      <w:r w:rsidR="00112976" w:rsidRPr="00112976">
        <w:rPr>
          <w:rFonts w:eastAsiaTheme="minorEastAsia"/>
          <w:lang w:eastAsia="zh-CN"/>
        </w:rPr>
        <w:t>: CA Class B</w:t>
      </w:r>
      <w:r w:rsidR="00D107C0">
        <w:rPr>
          <w:rFonts w:eastAsiaTheme="minorEastAsia"/>
          <w:lang w:eastAsia="zh-CN"/>
        </w:rPr>
        <w:t xml:space="preserve"> and Class C</w:t>
      </w:r>
    </w:p>
    <w:tbl>
      <w:tblPr>
        <w:tblW w:w="12922" w:type="dxa"/>
        <w:jc w:val="center"/>
        <w:tblLook w:val="04A0" w:firstRow="1" w:lastRow="0" w:firstColumn="1" w:lastColumn="0" w:noHBand="0" w:noVBand="1"/>
      </w:tblPr>
      <w:tblGrid>
        <w:gridCol w:w="906"/>
        <w:gridCol w:w="912"/>
        <w:gridCol w:w="912"/>
        <w:gridCol w:w="1276"/>
        <w:gridCol w:w="912"/>
        <w:gridCol w:w="1276"/>
        <w:gridCol w:w="912"/>
        <w:gridCol w:w="918"/>
        <w:gridCol w:w="11"/>
        <w:gridCol w:w="1085"/>
        <w:gridCol w:w="11"/>
        <w:gridCol w:w="846"/>
        <w:gridCol w:w="11"/>
        <w:gridCol w:w="910"/>
        <w:gridCol w:w="11"/>
        <w:gridCol w:w="910"/>
        <w:gridCol w:w="11"/>
        <w:gridCol w:w="1072"/>
        <w:gridCol w:w="23"/>
      </w:tblGrid>
      <w:tr w:rsidR="00834528" w:rsidRPr="00834528" w14:paraId="27D5FC7C" w14:textId="77777777" w:rsidTr="005846AF">
        <w:trPr>
          <w:trHeight w:val="224"/>
          <w:jc w:val="center"/>
        </w:trPr>
        <w:tc>
          <w:tcPr>
            <w:tcW w:w="1292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0F023F" w14:textId="68E11B77" w:rsidR="00834528" w:rsidRPr="00834528" w:rsidRDefault="00DF19BB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CP-OFDM: </w:t>
            </w:r>
            <w:r w:rsidR="00DF22C0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 w:rsidR="00DF22C0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B</w:t>
            </w:r>
          </w:p>
        </w:tc>
      </w:tr>
      <w:tr w:rsidR="00DF22C0" w:rsidRPr="00834528" w14:paraId="65CA82B4" w14:textId="77777777" w:rsidTr="005846AF">
        <w:trPr>
          <w:gridAfter w:val="1"/>
          <w:wAfter w:w="20" w:type="dxa"/>
          <w:trHeight w:val="224"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17D650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785AB01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37307ED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3FE25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7398C68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CC701B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EF5C59A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AA8048" w14:textId="321A378F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4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582CB9F" w14:textId="08253B3E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EE0B86" w:rsidRPr="00834528" w14:paraId="3A79E176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611CD8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40601EC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5845A5A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18B218F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193565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C636CDF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545BC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512864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2C872659" w14:textId="623F198F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pi/2 </w:t>
            </w: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bpsk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7D6E9A4" w14:textId="29C47EA8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ACE1317" w14:textId="723BC899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7EBF4360" w14:textId="7A8B800D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A88BAFB" w14:textId="54BC7745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EE0B86" w:rsidRPr="00EF5A49" w14:paraId="1B9F0192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B7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898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B12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F09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B422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700B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1ADB" w14:textId="45AE873E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1AA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24882" w14:textId="21FAE736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4A202" w14:textId="4F49DA5A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7E718" w14:textId="47EF1241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93851" w14:textId="357733EB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268E6" w14:textId="23D0FE00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2.0 </w:t>
            </w:r>
          </w:p>
        </w:tc>
      </w:tr>
      <w:tr w:rsidR="00EE0B86" w:rsidRPr="00EF5A49" w14:paraId="19ACEE00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F27D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84F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470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B5C6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408C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FF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39A0" w14:textId="17D7A919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849E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484E6" w14:textId="42B9D7A4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B7427" w14:textId="069981C5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3B4BE" w14:textId="01985EE9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995D1" w14:textId="6D526580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566FE" w14:textId="40A43CEF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2.1 </w:t>
            </w:r>
          </w:p>
        </w:tc>
      </w:tr>
      <w:tr w:rsidR="00EE0B86" w:rsidRPr="00EF5A49" w14:paraId="5DB15584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33AB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ED6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AB7B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7E4D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2A1C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61B7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98E7" w14:textId="681D7AC0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8D36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952C6" w14:textId="7C4632CB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2.6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916AC" w14:textId="20FA105A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ACCA" w14:textId="4C8F1F1C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C7A67" w14:textId="5D40AF2B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0A407" w14:textId="5ABA69F5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</w:tr>
      <w:tr w:rsidR="00EE0B86" w:rsidRPr="00EF5A49" w14:paraId="02EBC3FE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92E6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7B9D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0DA7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A01A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684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7452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5D0F" w14:textId="2F9FD931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D82C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AF404" w14:textId="0BDD00B8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003D0" w14:textId="6EA05291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F0B8B" w14:textId="04AD1F3F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AAA31" w14:textId="56DB5D24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D359" w14:textId="2E0689BA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</w:tr>
      <w:tr w:rsidR="00EE0B86" w:rsidRPr="00EF5A49" w14:paraId="27BEAA04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A5C4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1669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8D2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240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C1FB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721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ADF" w14:textId="3DE2457C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ADB3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4B36D" w14:textId="2D6B8472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18C4" w14:textId="68BCEF69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6EB93" w14:textId="3D57D364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2E1C" w14:textId="02ACF7F0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DBB7E" w14:textId="483F1331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2.1 </w:t>
            </w:r>
          </w:p>
        </w:tc>
      </w:tr>
      <w:tr w:rsidR="00EE0B86" w:rsidRPr="00EF5A49" w14:paraId="6DCF02D1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1BBE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1C05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1D2D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2049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81A8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14DF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9F2D" w14:textId="3F4D503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7E54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83574" w14:textId="6B255C87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79447" w14:textId="3D151A41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072C9" w14:textId="3B3027F2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060C2" w14:textId="625F4303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CE737" w14:textId="7816A18B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2.3 </w:t>
            </w:r>
          </w:p>
        </w:tc>
      </w:tr>
      <w:tr w:rsidR="00EE0B86" w:rsidRPr="00EF5A49" w14:paraId="3B1C491D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03F6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CDE9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69D3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9D7D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BC72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3AF5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7ECD" w14:textId="0893B10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6859" w14:textId="77777777" w:rsidR="002F7843" w:rsidRPr="00EF5A49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2EB0F" w14:textId="15FEBAA5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1.5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0784A" w14:textId="20DF15EA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1.6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3808E" w14:textId="42F74CA7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1.5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7A0FA" w14:textId="73A86A8A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1.5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7650C" w14:textId="320600A6" w:rsidR="002F7843" w:rsidRPr="008B60B2" w:rsidRDefault="002F7843" w:rsidP="002F7843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577B3">
              <w:t xml:space="preserve">1.5 </w:t>
            </w:r>
          </w:p>
        </w:tc>
      </w:tr>
      <w:tr w:rsidR="0046357A" w:rsidRPr="00EF5A49" w14:paraId="670E0640" w14:textId="77777777" w:rsidTr="005846AF">
        <w:trPr>
          <w:trHeight w:val="224"/>
          <w:jc w:val="center"/>
        </w:trPr>
        <w:tc>
          <w:tcPr>
            <w:tcW w:w="80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11BDB9" w14:textId="3ABBF61B" w:rsidR="0046357A" w:rsidRPr="00EF5A49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CA86662" w14:textId="1571B3E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5160E">
              <w:t xml:space="preserve">2.6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36C80F6" w14:textId="46E6D75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5160E">
              <w:t xml:space="preserve">2.7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49C4286" w14:textId="40B1B18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5160E">
              <w:t xml:space="preserve">2.6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9B0CA65" w14:textId="580B743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5160E">
              <w:t xml:space="preserve">2.5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E517BFB" w14:textId="16069C5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5160E">
              <w:t xml:space="preserve">2.5 </w:t>
            </w:r>
          </w:p>
        </w:tc>
      </w:tr>
      <w:tr w:rsidR="00EE0B86" w:rsidRPr="00EF5A49" w14:paraId="6CA32037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A98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E77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00E1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BF1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7E17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F17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B259" w14:textId="4FE716B3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FDE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EBDF8" w14:textId="4DC9914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4.5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A344" w14:textId="48D719A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4F2D" w14:textId="7EFED7E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5.0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86BA2" w14:textId="11ACBAE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5EA1C" w14:textId="2A8A82E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4.7 </w:t>
            </w:r>
          </w:p>
        </w:tc>
      </w:tr>
      <w:tr w:rsidR="00EE0B86" w:rsidRPr="00EF5A49" w14:paraId="0D22D3DE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DB5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47BD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F44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1371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A7E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FD57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B897" w14:textId="20FB53B9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455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9F5B" w14:textId="1ECC11F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4417" w14:textId="15D8E50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F24FB" w14:textId="3CD60F6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B07C" w14:textId="7B1A03E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7645" w14:textId="3014060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</w:tr>
      <w:tr w:rsidR="00EE0B86" w:rsidRPr="00EF5A49" w14:paraId="014E4E21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1D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AE2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FB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874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812F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C73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1680" w14:textId="5ADD8B30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EDD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01392" w14:textId="0B37865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B7FEF" w14:textId="6C28BA7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E0FE" w14:textId="7186A71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F6323" w14:textId="55C6312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B2103" w14:textId="2F582D0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</w:tr>
      <w:tr w:rsidR="00EE0B86" w:rsidRPr="00EF5A49" w14:paraId="0584E921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8E3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4BD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E4A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F6C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85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EDC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10BD" w14:textId="73292E23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D88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CA40" w14:textId="64C48EE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5.1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C201" w14:textId="63AA3B0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5.4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8884" w14:textId="14A888D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5.6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5F603" w14:textId="20956FA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BA48E" w14:textId="1FE9163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5.3 </w:t>
            </w:r>
          </w:p>
        </w:tc>
      </w:tr>
      <w:tr w:rsidR="00EE0B86" w:rsidRPr="00EF5A49" w14:paraId="292636F8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4F1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C0E2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23B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D6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8772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E367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A8BC" w14:textId="46E5D46F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DE4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85906" w14:textId="4C05E67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C2D39" w14:textId="19673CB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A8B8" w14:textId="28904DD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597D" w14:textId="4307B88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BE31" w14:textId="1A3FEBF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</w:tr>
      <w:tr w:rsidR="00EE0B86" w:rsidRPr="00EF5A49" w14:paraId="44D4C933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816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7A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8DD2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B59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197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6E8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8FF" w14:textId="5828C870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4691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D9AD" w14:textId="214B338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4.5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BA1C" w14:textId="5D05682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88C1B" w14:textId="3378DE3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3A9AC" w14:textId="3EF25D4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F85D" w14:textId="72F0DFC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4.7 </w:t>
            </w:r>
          </w:p>
        </w:tc>
      </w:tr>
      <w:tr w:rsidR="00EE0B86" w:rsidRPr="00EF5A49" w14:paraId="556AE646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72F5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FB25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22A2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5E8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DA9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07F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1CD2" w14:textId="0DEA33C5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5D7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D420C" w14:textId="1DC4D81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9974" w14:textId="23A2B04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AE1D7" w14:textId="3350E63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6C1C1" w14:textId="419D7B3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40258" w14:textId="518CCAA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5.2 </w:t>
            </w:r>
          </w:p>
        </w:tc>
      </w:tr>
      <w:tr w:rsidR="00EE0B86" w:rsidRPr="00EF5A49" w14:paraId="1E1ADC27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F27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2F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752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5745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CD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46AD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2C99" w14:textId="1E3C24FE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A395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2EDF" w14:textId="2146D15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5.0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6ED24" w14:textId="34DACA2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5.1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4688" w14:textId="488B280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2C20C" w14:textId="1D8C05F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1CC1" w14:textId="1FCD91A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5.0 </w:t>
            </w:r>
          </w:p>
        </w:tc>
      </w:tr>
      <w:tr w:rsidR="00EE0B86" w:rsidRPr="00EF5A49" w14:paraId="0E62C36D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74F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4B45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162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7C21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1C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97B6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EA79" w14:textId="05A92ECE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F72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784B" w14:textId="2C595AA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5.6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9DC6" w14:textId="7AF6BDB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1AE8A" w14:textId="66D8C62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5.9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B667" w14:textId="2537D59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F7831" w14:textId="6A0AA80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46434">
              <w:t xml:space="preserve">5.6 </w:t>
            </w:r>
          </w:p>
        </w:tc>
      </w:tr>
      <w:tr w:rsidR="0046357A" w:rsidRPr="00EF5A49" w14:paraId="07B87060" w14:textId="77777777" w:rsidTr="005846AF">
        <w:trPr>
          <w:trHeight w:val="224"/>
          <w:jc w:val="center"/>
        </w:trPr>
        <w:tc>
          <w:tcPr>
            <w:tcW w:w="80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4C529B" w14:textId="4163806B" w:rsidR="0046357A" w:rsidRPr="00EF5A49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909E3C4" w14:textId="66B4B4D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DE0F02">
              <w:t xml:space="preserve">5.6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B73BFC8" w14:textId="3D8A91A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DE0F02">
              <w:t xml:space="preserve">5.7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10C95" w14:textId="080326B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DE0F02">
              <w:t xml:space="preserve">5.9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9CA16C" w14:textId="7BF1DD6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DE0F02">
              <w:t xml:space="preserve">5.6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0E9784A" w14:textId="08C8845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DE0F02">
              <w:t xml:space="preserve">5.6 </w:t>
            </w:r>
          </w:p>
        </w:tc>
      </w:tr>
      <w:tr w:rsidR="00EE0B86" w:rsidRPr="00EF5A49" w14:paraId="70238CDD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D4FB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9DB6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1440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B6BD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422E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D086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A182" w14:textId="1C473808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E9BE" w14:textId="77777777" w:rsidR="0046357A" w:rsidRPr="0040315C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40315C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FEFC" w14:textId="30466874" w:rsidR="0046357A" w:rsidRPr="007235C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5BEAB" w14:textId="1821EFD4" w:rsidR="0046357A" w:rsidRPr="007235C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3B0219">
              <w:t xml:space="preserve">6.8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9E02" w14:textId="68FA48A4" w:rsidR="0046357A" w:rsidRPr="007235C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3B0219">
              <w:t xml:space="preserve">7.0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A7E2D" w14:textId="64C1B75C" w:rsidR="0046357A" w:rsidRPr="007235C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812D" w14:textId="76A420F5" w:rsidR="0046357A" w:rsidRPr="007235C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</w:tr>
      <w:tr w:rsidR="00EE0B86" w:rsidRPr="00EF5A49" w14:paraId="554C5AFE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DB3F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B52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E94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597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93E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FFE7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373A" w14:textId="0FEB0323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51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1D785" w14:textId="11913D5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5C87B" w14:textId="0BEBAAB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8F53F" w14:textId="6B0031F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2E34" w14:textId="0189157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A6333" w14:textId="0309362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</w:tr>
      <w:tr w:rsidR="00EE0B86" w:rsidRPr="00EF5A49" w14:paraId="1D89EA4D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9657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802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0FD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F842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E28D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3A1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D8AC" w14:textId="5B71C9BE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1C4C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52F9" w14:textId="136F00F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AD93E" w14:textId="2484A25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D27F7" w14:textId="0F549AF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5.7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32618" w14:textId="3BC8DBA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27D4" w14:textId="239EFAB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</w:tr>
      <w:tr w:rsidR="00EE0B86" w:rsidRPr="00852A5D" w14:paraId="342D0052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DCF8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B66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58B7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419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8EBA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3F86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DC3C" w14:textId="77777777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BA7E" w14:textId="0F119B29" w:rsidR="0046357A" w:rsidRPr="00852A5D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65AA" w14:textId="2505B97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30832" w14:textId="67A9DD4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6.8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E2D0C" w14:textId="7A9AEA1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7.0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F8C1" w14:textId="2412A95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DE452" w14:textId="7AF7C26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6.7 </w:t>
            </w:r>
          </w:p>
        </w:tc>
      </w:tr>
      <w:tr w:rsidR="00EE0B86" w:rsidRPr="00EF5A49" w14:paraId="5176DF3B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503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D37B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D33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B18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CD13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2D9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C676" w14:textId="62DBAB24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8251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5B62" w14:textId="0DEABC8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D7F1D" w14:textId="014FFE8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2646F" w14:textId="74E47FA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5.5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DB8D" w14:textId="7D02C24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9947" w14:textId="6DE3E63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</w:tr>
      <w:tr w:rsidR="00EE0B86" w:rsidRPr="00FD1A79" w14:paraId="18E187A1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BB3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E1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116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D664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8DE0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922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269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E2D2" w14:textId="09F8ACCD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6768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E7CE" w14:textId="5B04F19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C0AB" w14:textId="67B57E6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5.3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6379" w14:textId="38BE3C7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9DC79" w14:textId="7523347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BB452" w14:textId="629FB34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5.1 </w:t>
            </w:r>
          </w:p>
        </w:tc>
      </w:tr>
      <w:tr w:rsidR="00EE0B86" w:rsidRPr="00FD1A79" w14:paraId="02804C68" w14:textId="77777777" w:rsidTr="005846AF">
        <w:trPr>
          <w:gridAfter w:val="1"/>
          <w:wAfter w:w="23" w:type="dxa"/>
          <w:trHeight w:val="224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FD2A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E74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C10F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16F9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FC9E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E8AF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264B" w14:textId="2B5EE39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BEDF" w14:textId="77777777" w:rsidR="0046357A" w:rsidRPr="00EF5A49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509F" w14:textId="23ACCD8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4.9 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B4E8" w14:textId="3754C89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5.3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21D9F" w14:textId="4AA05D4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5.4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7219F" w14:textId="0527B33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5.2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A7D4" w14:textId="5F12AB2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3B0219">
              <w:t xml:space="preserve">5.1 </w:t>
            </w:r>
          </w:p>
        </w:tc>
      </w:tr>
      <w:tr w:rsidR="0046357A" w:rsidRPr="00FE1014" w14:paraId="5A3F8136" w14:textId="77777777" w:rsidTr="005846AF">
        <w:trPr>
          <w:trHeight w:val="224"/>
          <w:jc w:val="center"/>
        </w:trPr>
        <w:tc>
          <w:tcPr>
            <w:tcW w:w="80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89D0B2" w14:textId="5CA60FD2" w:rsidR="0046357A" w:rsidRPr="00FE1014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b/>
                <w:sz w:val="16"/>
                <w:szCs w:val="22"/>
                <w:highlight w:val="darkCyan"/>
                <w:lang w:val="en-US" w:eastAsia="zh-CN"/>
              </w:rPr>
            </w:pPr>
            <w:r w:rsidRPr="00FE101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FE101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FE101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5182086" w14:textId="4448E55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B730D5">
              <w:t xml:space="preserve">6.7 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9A49B42" w14:textId="3B92905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B730D5">
              <w:t xml:space="preserve">6.8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AE50013" w14:textId="00B8131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B730D5">
              <w:t xml:space="preserve">7.0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40D595" w14:textId="30C0A5F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B730D5">
              <w:t xml:space="preserve">6.7 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84E988F" w14:textId="69AB6A9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B730D5">
              <w:t xml:space="preserve">6.7 </w:t>
            </w:r>
          </w:p>
        </w:tc>
      </w:tr>
      <w:tr w:rsidR="00CB6CFA" w:rsidRPr="00465724" w14:paraId="612BDB32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12922" w:type="dxa"/>
            <w:gridSpan w:val="19"/>
            <w:shd w:val="clear" w:color="000000" w:fill="203764"/>
            <w:noWrap/>
            <w:vAlign w:val="center"/>
          </w:tcPr>
          <w:p w14:paraId="6612253F" w14:textId="18621B80" w:rsidR="00DF22C0" w:rsidRPr="00CB6CFA" w:rsidRDefault="00DF19BB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CP-OFDM: </w:t>
            </w:r>
            <w:r w:rsidR="00DF22C0" w:rsidRPr="00CB6CFA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 w:rsidR="00DF22C0"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C</w:t>
            </w:r>
          </w:p>
        </w:tc>
      </w:tr>
      <w:tr w:rsidR="00CB6CFA" w:rsidRPr="00CB6CFA" w14:paraId="7772DEB4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24"/>
          <w:jc w:val="center"/>
        </w:trPr>
        <w:tc>
          <w:tcPr>
            <w:tcW w:w="906" w:type="dxa"/>
            <w:vMerge w:val="restart"/>
            <w:shd w:val="clear" w:color="000000" w:fill="203764"/>
            <w:noWrap/>
            <w:vAlign w:val="center"/>
            <w:hideMark/>
          </w:tcPr>
          <w:p w14:paraId="6A84E9EC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912" w:type="dxa"/>
            <w:vMerge w:val="restart"/>
            <w:shd w:val="clear" w:color="000000" w:fill="203764"/>
            <w:noWrap/>
            <w:vAlign w:val="center"/>
            <w:hideMark/>
          </w:tcPr>
          <w:p w14:paraId="080EFDF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912" w:type="dxa"/>
            <w:vMerge w:val="restart"/>
            <w:shd w:val="clear" w:color="000000" w:fill="203764"/>
            <w:noWrap/>
            <w:vAlign w:val="center"/>
            <w:hideMark/>
          </w:tcPr>
          <w:p w14:paraId="4232CB65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276" w:type="dxa"/>
            <w:vMerge w:val="restart"/>
            <w:shd w:val="clear" w:color="000000" w:fill="203764"/>
            <w:noWrap/>
            <w:vAlign w:val="center"/>
            <w:hideMark/>
          </w:tcPr>
          <w:p w14:paraId="31B1BE87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12" w:type="dxa"/>
            <w:vMerge w:val="restart"/>
            <w:shd w:val="clear" w:color="000000" w:fill="203764"/>
            <w:noWrap/>
            <w:vAlign w:val="center"/>
            <w:hideMark/>
          </w:tcPr>
          <w:p w14:paraId="0AE71CE9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276" w:type="dxa"/>
            <w:vMerge w:val="restart"/>
            <w:shd w:val="clear" w:color="000000" w:fill="203764"/>
            <w:noWrap/>
            <w:vAlign w:val="center"/>
            <w:hideMark/>
          </w:tcPr>
          <w:p w14:paraId="5F4CBE48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12" w:type="dxa"/>
            <w:vMerge w:val="restart"/>
            <w:shd w:val="clear" w:color="000000" w:fill="203764"/>
            <w:noWrap/>
            <w:vAlign w:val="center"/>
            <w:hideMark/>
          </w:tcPr>
          <w:p w14:paraId="1E2CAD5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918" w:type="dxa"/>
            <w:vMerge w:val="restart"/>
            <w:shd w:val="clear" w:color="000000" w:fill="203764"/>
            <w:noWrap/>
            <w:vAlign w:val="center"/>
            <w:hideMark/>
          </w:tcPr>
          <w:p w14:paraId="3303C7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4878" w:type="dxa"/>
            <w:gridSpan w:val="10"/>
            <w:shd w:val="clear" w:color="000000" w:fill="00B050"/>
            <w:noWrap/>
            <w:vAlign w:val="bottom"/>
          </w:tcPr>
          <w:p w14:paraId="3308E62B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EE0B86" w:rsidRPr="00CB6CFA" w14:paraId="786D2D88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vMerge/>
            <w:shd w:val="clear" w:color="000000" w:fill="203764"/>
            <w:noWrap/>
            <w:vAlign w:val="center"/>
          </w:tcPr>
          <w:p w14:paraId="0CD68C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shd w:val="clear" w:color="000000" w:fill="203764"/>
            <w:noWrap/>
            <w:vAlign w:val="center"/>
          </w:tcPr>
          <w:p w14:paraId="1DD85CD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shd w:val="clear" w:color="000000" w:fill="203764"/>
            <w:noWrap/>
            <w:vAlign w:val="center"/>
          </w:tcPr>
          <w:p w14:paraId="106F991A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1276" w:type="dxa"/>
            <w:vMerge/>
            <w:shd w:val="clear" w:color="000000" w:fill="203764"/>
            <w:noWrap/>
            <w:vAlign w:val="center"/>
          </w:tcPr>
          <w:p w14:paraId="245135DE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shd w:val="clear" w:color="000000" w:fill="203764"/>
            <w:noWrap/>
            <w:vAlign w:val="center"/>
          </w:tcPr>
          <w:p w14:paraId="5A8C3AB2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1276" w:type="dxa"/>
            <w:vMerge/>
            <w:shd w:val="clear" w:color="000000" w:fill="203764"/>
            <w:noWrap/>
            <w:vAlign w:val="center"/>
          </w:tcPr>
          <w:p w14:paraId="50B4AF95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12" w:type="dxa"/>
            <w:vMerge/>
            <w:shd w:val="clear" w:color="000000" w:fill="203764"/>
            <w:noWrap/>
            <w:vAlign w:val="center"/>
          </w:tcPr>
          <w:p w14:paraId="3EC0B6B4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18" w:type="dxa"/>
            <w:vMerge/>
            <w:shd w:val="clear" w:color="000000" w:fill="203764"/>
            <w:noWrap/>
            <w:vAlign w:val="center"/>
          </w:tcPr>
          <w:p w14:paraId="022DED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1096" w:type="dxa"/>
            <w:gridSpan w:val="2"/>
            <w:shd w:val="clear" w:color="000000" w:fill="00B050"/>
            <w:noWrap/>
            <w:vAlign w:val="bottom"/>
          </w:tcPr>
          <w:p w14:paraId="36FC7C93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pi/2 </w:t>
            </w:r>
            <w:proofErr w:type="spellStart"/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bpsk</w:t>
            </w:r>
            <w:proofErr w:type="spellEnd"/>
          </w:p>
        </w:tc>
        <w:tc>
          <w:tcPr>
            <w:tcW w:w="857" w:type="dxa"/>
            <w:gridSpan w:val="2"/>
            <w:shd w:val="clear" w:color="000000" w:fill="00B050"/>
            <w:noWrap/>
            <w:vAlign w:val="bottom"/>
          </w:tcPr>
          <w:p w14:paraId="0F43D4AC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proofErr w:type="spellStart"/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  <w:proofErr w:type="spellEnd"/>
          </w:p>
        </w:tc>
        <w:tc>
          <w:tcPr>
            <w:tcW w:w="921" w:type="dxa"/>
            <w:gridSpan w:val="2"/>
            <w:shd w:val="clear" w:color="000000" w:fill="00B050"/>
            <w:noWrap/>
            <w:vAlign w:val="bottom"/>
          </w:tcPr>
          <w:p w14:paraId="3842769E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921" w:type="dxa"/>
            <w:gridSpan w:val="2"/>
            <w:shd w:val="clear" w:color="000000" w:fill="00B050"/>
            <w:noWrap/>
            <w:vAlign w:val="bottom"/>
          </w:tcPr>
          <w:p w14:paraId="68CD64B6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1080" w:type="dxa"/>
            <w:gridSpan w:val="2"/>
            <w:shd w:val="clear" w:color="000000" w:fill="00B050"/>
            <w:noWrap/>
            <w:vAlign w:val="bottom"/>
          </w:tcPr>
          <w:p w14:paraId="2A9D87BD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EE0B86" w:rsidRPr="008B60B2" w14:paraId="2C5357FD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3A29BA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03A37F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482314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A9919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143200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31768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F9CF0C9" w14:textId="680A217C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52CE1D6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484A8561" w14:textId="577CC07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1.3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6DEBC456" w14:textId="67EFF5F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08D7F8E1" w14:textId="7BBCA83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07376ED" w14:textId="0F8D9CB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1.3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48A63BDD" w14:textId="46C12F5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1.2 </w:t>
            </w:r>
          </w:p>
        </w:tc>
      </w:tr>
      <w:tr w:rsidR="00EE0B86" w:rsidRPr="008B60B2" w14:paraId="5F82B79A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463626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3C3971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187F64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FF6F4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D5D228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027B2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F3C1091" w14:textId="3C8B32D0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2E544C6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73035744" w14:textId="7C4295F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6237BBB8" w14:textId="218011C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1.8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0F2970F7" w14:textId="4935D7A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2.1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3DF7585" w14:textId="319FFB6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1.6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6EAC3539" w14:textId="617BE24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1.6 </w:t>
            </w:r>
          </w:p>
        </w:tc>
      </w:tr>
      <w:tr w:rsidR="00EE0B86" w:rsidRPr="008B60B2" w14:paraId="47862275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4CA7E5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75E9372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24B583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8389E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84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44F041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5BD83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C82A04D" w14:textId="1E850EA9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1A4CA08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08B682B5" w14:textId="68A3908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5CC1074F" w14:textId="65ED999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74424C52" w14:textId="6729EEF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2E76D1D6" w14:textId="4EC0C9D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1F5CD5E3" w14:textId="550C876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</w:tr>
      <w:tr w:rsidR="00EE0B86" w:rsidRPr="008B60B2" w14:paraId="685813DB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FE4B6C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445973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C6CA0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427A5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83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E5B396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B55B3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4791510" w14:textId="436DC921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429D69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041B09AC" w14:textId="5CB3B17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1.3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1C4ECDA6" w14:textId="74AC18C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16341BB2" w14:textId="093EFEA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8172C97" w14:textId="50BD2D3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1.4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5C168E25" w14:textId="047C157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1.3 </w:t>
            </w:r>
          </w:p>
        </w:tc>
      </w:tr>
      <w:tr w:rsidR="00EE0B86" w:rsidRPr="008B60B2" w14:paraId="19F96030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5FEA06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45CAC8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254268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565D8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184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94E2FF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9344F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7C89C8D" w14:textId="091B352D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162AC6A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0214EBEA" w14:textId="2750F79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1.1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77AB164B" w14:textId="6837F30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1.2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7983347B" w14:textId="4573988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39813F8E" w14:textId="7EAF615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1.1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2E700194" w14:textId="2936087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1.1 </w:t>
            </w:r>
          </w:p>
        </w:tc>
      </w:tr>
      <w:tr w:rsidR="00EE0B86" w:rsidRPr="008B60B2" w14:paraId="6DA2A6E3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EEBC79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655920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CFCEA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382B7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E8810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AA824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55468A8" w14:textId="1B9CD909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523FDBD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76E15C4F" w14:textId="18EFB08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1.6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3E9F2C0C" w14:textId="3E54B33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1.7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7B69B12E" w14:textId="526D16D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1.7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20BF3656" w14:textId="3E11C3E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1.5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62944833" w14:textId="4A94EBD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1.5 </w:t>
            </w:r>
          </w:p>
        </w:tc>
      </w:tr>
      <w:tr w:rsidR="00EE0B86" w:rsidRPr="008B60B2" w14:paraId="7201AD55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3E954E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96B77F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E6FCB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7A40E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140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F19269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E9C00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78923B" w14:textId="65E8B3BF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588E921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7086453A" w14:textId="4E28E4D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2.3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6A1AC4F8" w14:textId="11E09D8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20034486" w14:textId="7107C9B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386887C5" w14:textId="52D32A0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1D2D6829" w14:textId="09FF5A2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2.2 </w:t>
            </w:r>
          </w:p>
        </w:tc>
      </w:tr>
      <w:tr w:rsidR="00EE0B86" w:rsidRPr="008B60B2" w14:paraId="473D00EF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56377C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3F829A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61A86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8669F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9CB7F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4A939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D0DC4CE" w14:textId="0219D328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443D35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290FE63C" w14:textId="24336D2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2.2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62004AA9" w14:textId="63F048B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03D1E72" w14:textId="1422678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03C5C838" w14:textId="06E97D3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2.0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559EC6C9" w14:textId="4676113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DE6852">
              <w:t xml:space="preserve">1.9 </w:t>
            </w:r>
          </w:p>
        </w:tc>
      </w:tr>
      <w:tr w:rsidR="0046357A" w:rsidRPr="008B60B2" w14:paraId="2599CC38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035" w:type="dxa"/>
            <w:gridSpan w:val="9"/>
            <w:shd w:val="clear" w:color="auto" w:fill="D9D9D9" w:themeFill="background1" w:themeFillShade="D9"/>
            <w:noWrap/>
            <w:vAlign w:val="center"/>
          </w:tcPr>
          <w:p w14:paraId="2D932825" w14:textId="17AA9CA2" w:rsidR="0046357A" w:rsidRPr="00C25634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b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shd w:val="clear" w:color="auto" w:fill="D9D9D9" w:themeFill="background1" w:themeFillShade="D9"/>
            <w:noWrap/>
          </w:tcPr>
          <w:p w14:paraId="0177EE7C" w14:textId="1AC6F5D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6397A">
              <w:t xml:space="preserve">2.3 </w:t>
            </w:r>
          </w:p>
        </w:tc>
        <w:tc>
          <w:tcPr>
            <w:tcW w:w="857" w:type="dxa"/>
            <w:gridSpan w:val="2"/>
            <w:shd w:val="clear" w:color="auto" w:fill="D9D9D9" w:themeFill="background1" w:themeFillShade="D9"/>
            <w:noWrap/>
          </w:tcPr>
          <w:p w14:paraId="7104B2C2" w14:textId="5DD2C4E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6397A">
              <w:t xml:space="preserve">2.3 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</w:tcPr>
          <w:p w14:paraId="5C4AA0A8" w14:textId="79D8307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6397A">
              <w:t xml:space="preserve">2.3 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</w:tcPr>
          <w:p w14:paraId="36022CDE" w14:textId="75C807E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6397A">
              <w:t xml:space="preserve">2.2 </w:t>
            </w:r>
          </w:p>
        </w:tc>
        <w:tc>
          <w:tcPr>
            <w:tcW w:w="1089" w:type="dxa"/>
            <w:gridSpan w:val="2"/>
            <w:shd w:val="clear" w:color="auto" w:fill="D9D9D9" w:themeFill="background1" w:themeFillShade="D9"/>
            <w:noWrap/>
          </w:tcPr>
          <w:p w14:paraId="0C800057" w14:textId="15E48F5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6397A">
              <w:t xml:space="preserve">2.2 </w:t>
            </w:r>
          </w:p>
        </w:tc>
      </w:tr>
      <w:tr w:rsidR="00EE0B86" w:rsidRPr="008B60B2" w14:paraId="13CF8F4C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A59AA9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CF22D8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1CAA47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1410B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AD2321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D9897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07C12B2" w14:textId="5832575A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22E5F66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6B2BA38A" w14:textId="7763106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4.7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042DCD36" w14:textId="2E786A9A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5.1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C264FA1" w14:textId="5C9E581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14C9CA7A" w14:textId="41A6EC8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1C696EE2" w14:textId="3BCE013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4.9 </w:t>
            </w:r>
          </w:p>
        </w:tc>
      </w:tr>
      <w:tr w:rsidR="00EE0B86" w:rsidRPr="008B60B2" w14:paraId="62B62874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CB91D1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49EDED2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DD6C66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85318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7CA146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7CD59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61B8BA1" w14:textId="31CFE891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59C85DA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76BEACE8" w14:textId="6912727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0BFC322D" w14:textId="03BD983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51D9F6B" w14:textId="1B8477A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3C79B91E" w14:textId="43EF121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24BF874C" w14:textId="4594EC3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0EE5F442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13ACCA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7CAB6D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6D5B74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E48A7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43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DA1AEA2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B552C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D361CB3" w14:textId="4C2D5A1D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FF7C88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1FD4EA84" w14:textId="7D3601B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46358D04" w14:textId="1BECDB9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0F6F9BBC" w14:textId="68B1117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7B64780" w14:textId="6BF8B5E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36E1C8ED" w14:textId="3F66984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326D4E45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6D83862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FF7C81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FC4E96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3C2C8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F86065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AE582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799A01" w14:textId="44761180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E15E22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2892623D" w14:textId="5DEC113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12CF971A" w14:textId="445E354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5.1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0E48B39" w14:textId="6D2E3EF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1ABDEE30" w14:textId="2231FAE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0367712C" w14:textId="7272FE8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4.9 </w:t>
            </w:r>
          </w:p>
        </w:tc>
      </w:tr>
      <w:tr w:rsidR="00EE0B86" w:rsidRPr="008B60B2" w14:paraId="6085B5D9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6608A2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09FDE6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0238A5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7E96DA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96DF70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AB56A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A276595" w14:textId="4F782FEF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0470F21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7C03A0C9" w14:textId="409B6AF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323C2FB6" w14:textId="2564661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9FF3A26" w14:textId="17AE708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5.7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5F66A642" w14:textId="1A20C16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5.4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000525BF" w14:textId="75A7EFF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5.4 </w:t>
            </w:r>
          </w:p>
        </w:tc>
      </w:tr>
      <w:tr w:rsidR="00EE0B86" w:rsidRPr="008B60B2" w14:paraId="3AB99277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49E3F2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5E932B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E4AE91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DC54E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1B1AA9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EAFF3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D4D7A9B" w14:textId="67F1AAF1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00656AC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4DBEC975" w14:textId="46ACEFD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2B4373EF" w14:textId="737A6F6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55C3654D" w14:textId="3B10FA9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44120DC5" w14:textId="156A5EF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03A70D65" w14:textId="2CCA7AC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422CE5A8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C34B09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67E7D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935687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F461E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A5CFD9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794A7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429C0EB" w14:textId="1FFACA0B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0DAD88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46B2899D" w14:textId="6ED51BF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4A56378F" w14:textId="009E3C8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89E3586" w14:textId="5185D00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187847F3" w14:textId="158B72F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596CE8D4" w14:textId="21C656C8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7A9A67A8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F73334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183DF9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B24D2A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B16E9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7EC534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42812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261E399" w14:textId="0B0E71B1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0655F6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3C094E14" w14:textId="50FC037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4C052B6F" w14:textId="6F1D804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7D6016D0" w14:textId="59D04A9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A58336E" w14:textId="26CB42E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54B9E531" w14:textId="5ED15D0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0163C7BE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087969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CA8CA6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69264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ED9A3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44189C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4F0BF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163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08B659E" w14:textId="712B5765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4EC6122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1FB40F88" w14:textId="20EB6EC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59C49D4F" w14:textId="030489F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6D3D5C9" w14:textId="602E079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7BD640C" w14:textId="60E55E6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67B40D01" w14:textId="5A62A71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5.2 </w:t>
            </w:r>
          </w:p>
        </w:tc>
      </w:tr>
      <w:tr w:rsidR="00EE0B86" w:rsidRPr="008B60B2" w14:paraId="482E6126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BF2787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004997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B814C9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632FB2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A296B0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FC8BB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088DBF3" w14:textId="61D5ED0B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D6AC56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3423EF3D" w14:textId="15B2421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5.6 </w:t>
            </w:r>
          </w:p>
        </w:tc>
        <w:tc>
          <w:tcPr>
            <w:tcW w:w="857" w:type="dxa"/>
            <w:gridSpan w:val="2"/>
            <w:shd w:val="clear" w:color="auto" w:fill="auto"/>
            <w:noWrap/>
          </w:tcPr>
          <w:p w14:paraId="619DC383" w14:textId="729DCFB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5.7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7C6255F2" w14:textId="2B372A4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5.9 </w:t>
            </w:r>
          </w:p>
        </w:tc>
        <w:tc>
          <w:tcPr>
            <w:tcW w:w="921" w:type="dxa"/>
            <w:gridSpan w:val="2"/>
            <w:shd w:val="clear" w:color="auto" w:fill="auto"/>
            <w:noWrap/>
          </w:tcPr>
          <w:p w14:paraId="6388318D" w14:textId="7E5E9F1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5.6 </w:t>
            </w:r>
          </w:p>
        </w:tc>
        <w:tc>
          <w:tcPr>
            <w:tcW w:w="1080" w:type="dxa"/>
            <w:gridSpan w:val="2"/>
            <w:shd w:val="clear" w:color="auto" w:fill="auto"/>
            <w:noWrap/>
          </w:tcPr>
          <w:p w14:paraId="7AE1EC2D" w14:textId="0F0939E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4F51F3">
              <w:t xml:space="preserve">5.6 </w:t>
            </w:r>
          </w:p>
        </w:tc>
      </w:tr>
      <w:tr w:rsidR="0046357A" w:rsidRPr="008B60B2" w14:paraId="0290D152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035" w:type="dxa"/>
            <w:gridSpan w:val="9"/>
            <w:shd w:val="clear" w:color="auto" w:fill="D9D9D9" w:themeFill="background1" w:themeFillShade="D9"/>
            <w:noWrap/>
            <w:vAlign w:val="center"/>
          </w:tcPr>
          <w:p w14:paraId="191F0934" w14:textId="3BB4D54B" w:rsidR="0046357A" w:rsidRPr="00C25634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shd w:val="clear" w:color="auto" w:fill="D9D9D9" w:themeFill="background1" w:themeFillShade="D9"/>
            <w:noWrap/>
          </w:tcPr>
          <w:p w14:paraId="56B0DF2A" w14:textId="6B1BE81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C20BD9">
              <w:t xml:space="preserve">5.6 </w:t>
            </w:r>
          </w:p>
        </w:tc>
        <w:tc>
          <w:tcPr>
            <w:tcW w:w="857" w:type="dxa"/>
            <w:gridSpan w:val="2"/>
            <w:shd w:val="clear" w:color="auto" w:fill="D9D9D9" w:themeFill="background1" w:themeFillShade="D9"/>
            <w:noWrap/>
          </w:tcPr>
          <w:p w14:paraId="5A6E2ED7" w14:textId="28A4BE4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C20BD9">
              <w:t xml:space="preserve">5.7 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</w:tcPr>
          <w:p w14:paraId="5007CD1D" w14:textId="5323D17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C20BD9">
              <w:t xml:space="preserve">5.9 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</w:tcPr>
          <w:p w14:paraId="5654B7A9" w14:textId="2027231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C20BD9">
              <w:t xml:space="preserve">5.6 </w:t>
            </w:r>
          </w:p>
        </w:tc>
        <w:tc>
          <w:tcPr>
            <w:tcW w:w="1089" w:type="dxa"/>
            <w:gridSpan w:val="2"/>
            <w:shd w:val="clear" w:color="auto" w:fill="D9D9D9" w:themeFill="background1" w:themeFillShade="D9"/>
            <w:noWrap/>
          </w:tcPr>
          <w:p w14:paraId="0B16BE57" w14:textId="1878E113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C20BD9">
              <w:t xml:space="preserve">5.6 </w:t>
            </w:r>
          </w:p>
        </w:tc>
      </w:tr>
      <w:tr w:rsidR="00EE0B86" w:rsidRPr="008B60B2" w14:paraId="60954921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651D0B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BC1A5A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EFC939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B7E4C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BD13C2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FC858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69C113F" w14:textId="2E150F0F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C4E5927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64BF2101" w14:textId="1AD179D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6.1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13621CAD" w14:textId="3936708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6.1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35F2CF3F" w14:textId="09C178FD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6.0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3F0578C8" w14:textId="040D028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6.1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4FF762C7" w14:textId="0054F5F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6.0 </w:t>
            </w:r>
          </w:p>
        </w:tc>
      </w:tr>
      <w:tr w:rsidR="00EE0B86" w:rsidRPr="008B60B2" w14:paraId="762B5B82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A2352D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82E4333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1D4B26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CBE53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4254EB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4A87B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446711F" w14:textId="13F7DD55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D6E77B8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41F3B64B" w14:textId="4096E75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5.0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3DA53D2E" w14:textId="6A177D9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0728D0B3" w14:textId="4BEB1124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43DB2557" w14:textId="7AFCB53B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5.0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49344AEE" w14:textId="5CB8FA9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5.0 </w:t>
            </w:r>
          </w:p>
        </w:tc>
      </w:tr>
      <w:tr w:rsidR="00EE0B86" w:rsidRPr="008B60B2" w14:paraId="2971681E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8627C4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46283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F8205B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225D27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35C7DE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57E85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D79BD41" w14:textId="49981FE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525E4A6B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0659C29E" w14:textId="147B330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5.3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3C8BCF69" w14:textId="68E97DE5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5AA0C8D5" w14:textId="00C9D61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65457D7A" w14:textId="1EDA2CC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5.3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35EB92F4" w14:textId="4B450C3F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</w:tr>
      <w:tr w:rsidR="00EE0B86" w:rsidRPr="008B60B2" w14:paraId="3457B9D8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EB419B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E4A907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D95E88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07143C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99FFF7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183E84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F230FF7" w14:textId="3E62C1CA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F28518A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78CD2107" w14:textId="46C3511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4.7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7078FA28" w14:textId="0B5B914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5.1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6C21D108" w14:textId="7CA9D61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685D0D86" w14:textId="68ED0959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5.0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54DCC3FE" w14:textId="735D5DC7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5.0 </w:t>
            </w:r>
          </w:p>
        </w:tc>
      </w:tr>
      <w:tr w:rsidR="00EE0B86" w:rsidRPr="008B60B2" w14:paraId="381063F4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48173C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5427641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1BF4580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DA0796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461AEED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80A518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4A723E" w14:textId="41663F24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4F0D9D46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58575DDF" w14:textId="382A9BD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2AB90CE1" w14:textId="3FF56F4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5.5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182FD78D" w14:textId="25DDC25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5.7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7E6CFE75" w14:textId="7117D420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366ABE39" w14:textId="22133FCE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5.1 </w:t>
            </w:r>
          </w:p>
        </w:tc>
      </w:tr>
      <w:tr w:rsidR="00EE0B86" w:rsidRPr="008B60B2" w14:paraId="669F6330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trHeight w:val="224"/>
          <w:jc w:val="center"/>
        </w:trPr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7D759E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BA12A6B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0E51E7F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CF9685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6CE68D9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992DDE" w14:textId="77777777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A8159BD" w14:textId="7C398CC4" w:rsidR="0046357A" w:rsidRPr="00CB6CFA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F5C9B6C" w14:textId="77777777" w:rsidR="0046357A" w:rsidRPr="00C25634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6" w:type="dxa"/>
            <w:gridSpan w:val="2"/>
            <w:shd w:val="clear" w:color="auto" w:fill="auto"/>
            <w:noWrap/>
            <w:hideMark/>
          </w:tcPr>
          <w:p w14:paraId="1EC3706D" w14:textId="6B465811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  <w:tc>
          <w:tcPr>
            <w:tcW w:w="857" w:type="dxa"/>
            <w:gridSpan w:val="2"/>
            <w:shd w:val="clear" w:color="auto" w:fill="auto"/>
            <w:noWrap/>
            <w:hideMark/>
          </w:tcPr>
          <w:p w14:paraId="4ABCD88B" w14:textId="0BE25B4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5.3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49CC2942" w14:textId="39B023F2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5.4 </w:t>
            </w:r>
          </w:p>
        </w:tc>
        <w:tc>
          <w:tcPr>
            <w:tcW w:w="921" w:type="dxa"/>
            <w:gridSpan w:val="2"/>
            <w:shd w:val="clear" w:color="auto" w:fill="auto"/>
            <w:noWrap/>
            <w:hideMark/>
          </w:tcPr>
          <w:p w14:paraId="38579DDF" w14:textId="392119E6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5.2 </w:t>
            </w:r>
          </w:p>
        </w:tc>
        <w:tc>
          <w:tcPr>
            <w:tcW w:w="1080" w:type="dxa"/>
            <w:gridSpan w:val="2"/>
            <w:shd w:val="clear" w:color="auto" w:fill="auto"/>
            <w:noWrap/>
            <w:hideMark/>
          </w:tcPr>
          <w:p w14:paraId="14504623" w14:textId="6F8547BC" w:rsidR="0046357A" w:rsidRPr="008B60B2" w:rsidRDefault="0046357A" w:rsidP="0046357A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7696E">
              <w:t xml:space="preserve">5.1 </w:t>
            </w:r>
          </w:p>
        </w:tc>
      </w:tr>
      <w:tr w:rsidR="0046357A" w:rsidRPr="008B60B2" w14:paraId="5D8A6A19" w14:textId="77777777" w:rsidTr="005846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035" w:type="dxa"/>
            <w:gridSpan w:val="9"/>
            <w:shd w:val="clear" w:color="auto" w:fill="D9D9D9" w:themeFill="background1" w:themeFillShade="D9"/>
            <w:noWrap/>
            <w:vAlign w:val="center"/>
          </w:tcPr>
          <w:p w14:paraId="1B5EDE48" w14:textId="205AC946" w:rsidR="0046357A" w:rsidRPr="00C25634" w:rsidRDefault="0046357A" w:rsidP="0046357A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6" w:type="dxa"/>
            <w:gridSpan w:val="2"/>
            <w:shd w:val="clear" w:color="auto" w:fill="D9D9D9" w:themeFill="background1" w:themeFillShade="D9"/>
            <w:noWrap/>
            <w:vAlign w:val="center"/>
          </w:tcPr>
          <w:p w14:paraId="21822056" w14:textId="7CFA1CF3" w:rsidR="0046357A" w:rsidRPr="0046357A" w:rsidRDefault="0046357A" w:rsidP="007164D1">
            <w:pPr>
              <w:spacing w:after="0"/>
              <w:jc w:val="center"/>
            </w:pPr>
            <w:r w:rsidRPr="0046357A">
              <w:rPr>
                <w:rFonts w:hint="eastAsia"/>
              </w:rPr>
              <w:t>6.1</w:t>
            </w:r>
          </w:p>
        </w:tc>
        <w:tc>
          <w:tcPr>
            <w:tcW w:w="857" w:type="dxa"/>
            <w:gridSpan w:val="2"/>
            <w:shd w:val="clear" w:color="auto" w:fill="D9D9D9" w:themeFill="background1" w:themeFillShade="D9"/>
            <w:noWrap/>
            <w:vAlign w:val="center"/>
          </w:tcPr>
          <w:p w14:paraId="181F5537" w14:textId="22358134" w:rsidR="0046357A" w:rsidRPr="0046357A" w:rsidRDefault="0046357A" w:rsidP="007164D1">
            <w:pPr>
              <w:spacing w:after="0"/>
              <w:jc w:val="center"/>
            </w:pPr>
            <w:r w:rsidRPr="0046357A">
              <w:rPr>
                <w:rFonts w:hint="eastAsia"/>
              </w:rPr>
              <w:t>6.1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  <w:vAlign w:val="center"/>
          </w:tcPr>
          <w:p w14:paraId="0514EDE2" w14:textId="79AA6328" w:rsidR="0046357A" w:rsidRPr="0046357A" w:rsidRDefault="0046357A" w:rsidP="007164D1">
            <w:pPr>
              <w:spacing w:after="0"/>
              <w:jc w:val="center"/>
            </w:pPr>
            <w:r w:rsidRPr="0046357A">
              <w:rPr>
                <w:rFonts w:hint="eastAsia"/>
              </w:rPr>
              <w:t>6.0</w:t>
            </w:r>
          </w:p>
        </w:tc>
        <w:tc>
          <w:tcPr>
            <w:tcW w:w="921" w:type="dxa"/>
            <w:gridSpan w:val="2"/>
            <w:shd w:val="clear" w:color="auto" w:fill="D9D9D9" w:themeFill="background1" w:themeFillShade="D9"/>
            <w:noWrap/>
            <w:vAlign w:val="center"/>
          </w:tcPr>
          <w:p w14:paraId="0EF6B4D9" w14:textId="18AAE960" w:rsidR="0046357A" w:rsidRPr="0046357A" w:rsidRDefault="0046357A" w:rsidP="007164D1">
            <w:pPr>
              <w:spacing w:after="0"/>
              <w:jc w:val="center"/>
            </w:pPr>
            <w:r w:rsidRPr="0046357A">
              <w:rPr>
                <w:rFonts w:hint="eastAsia"/>
              </w:rPr>
              <w:t>6.1</w:t>
            </w:r>
          </w:p>
        </w:tc>
        <w:tc>
          <w:tcPr>
            <w:tcW w:w="1089" w:type="dxa"/>
            <w:gridSpan w:val="2"/>
            <w:shd w:val="clear" w:color="auto" w:fill="D9D9D9" w:themeFill="background1" w:themeFillShade="D9"/>
            <w:noWrap/>
            <w:vAlign w:val="center"/>
          </w:tcPr>
          <w:p w14:paraId="29848FB9" w14:textId="6FC7B474" w:rsidR="0046357A" w:rsidRPr="0046357A" w:rsidRDefault="0046357A" w:rsidP="007164D1">
            <w:pPr>
              <w:spacing w:after="0"/>
              <w:jc w:val="center"/>
            </w:pPr>
            <w:r w:rsidRPr="0046357A">
              <w:rPr>
                <w:rFonts w:hint="eastAsia"/>
              </w:rPr>
              <w:t>6.0</w:t>
            </w:r>
          </w:p>
        </w:tc>
      </w:tr>
    </w:tbl>
    <w:p w14:paraId="656D4E7D" w14:textId="0F961E82" w:rsidR="00112976" w:rsidRPr="00112976" w:rsidRDefault="00112976" w:rsidP="00112976">
      <w:pPr>
        <w:spacing w:before="24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72705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DFT-S</w:t>
      </w:r>
      <w:r w:rsidRPr="00112976">
        <w:rPr>
          <w:rFonts w:eastAsiaTheme="minorEastAsia"/>
          <w:lang w:eastAsia="zh-CN"/>
        </w:rPr>
        <w:t>-OFDM</w:t>
      </w:r>
      <w:r w:rsidR="00C05712" w:rsidRPr="00C05712">
        <w:rPr>
          <w:rFonts w:eastAsiaTheme="minorEastAsia"/>
          <w:lang w:eastAsia="zh-CN"/>
        </w:rPr>
        <w:t xml:space="preserve"> </w:t>
      </w:r>
      <w:r w:rsidR="00C05712">
        <w:rPr>
          <w:rFonts w:eastAsiaTheme="minorEastAsia"/>
          <w:lang w:eastAsia="zh-CN"/>
        </w:rPr>
        <w:t>non-contig RB allocation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</w:t>
      </w:r>
      <w:r w:rsidR="00034C66">
        <w:rPr>
          <w:rFonts w:eastAsiaTheme="minorEastAsia"/>
          <w:lang w:eastAsia="zh-CN"/>
        </w:rPr>
        <w:t xml:space="preserve"> and Class C</w:t>
      </w:r>
    </w:p>
    <w:tbl>
      <w:tblPr>
        <w:tblW w:w="12972" w:type="dxa"/>
        <w:jc w:val="center"/>
        <w:tblLook w:val="04A0" w:firstRow="1" w:lastRow="0" w:firstColumn="1" w:lastColumn="0" w:noHBand="0" w:noVBand="1"/>
      </w:tblPr>
      <w:tblGrid>
        <w:gridCol w:w="908"/>
        <w:gridCol w:w="915"/>
        <w:gridCol w:w="915"/>
        <w:gridCol w:w="1282"/>
        <w:gridCol w:w="915"/>
        <w:gridCol w:w="1282"/>
        <w:gridCol w:w="915"/>
        <w:gridCol w:w="923"/>
        <w:gridCol w:w="1098"/>
        <w:gridCol w:w="749"/>
        <w:gridCol w:w="915"/>
        <w:gridCol w:w="10"/>
        <w:gridCol w:w="1031"/>
        <w:gridCol w:w="18"/>
        <w:gridCol w:w="1087"/>
        <w:gridCol w:w="13"/>
      </w:tblGrid>
      <w:tr w:rsidR="004D30FD" w:rsidRPr="00834528" w14:paraId="3FA485EB" w14:textId="77777777" w:rsidTr="005846AF">
        <w:trPr>
          <w:trHeight w:val="220"/>
          <w:jc w:val="center"/>
        </w:trPr>
        <w:tc>
          <w:tcPr>
            <w:tcW w:w="129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1442DF9" w14:textId="07403FCB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DFT-S-OFDM: </w:t>
            </w: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B</w:t>
            </w:r>
          </w:p>
        </w:tc>
      </w:tr>
      <w:tr w:rsidR="004D30FD" w:rsidRPr="00834528" w14:paraId="44E9340A" w14:textId="77777777" w:rsidTr="005846AF">
        <w:trPr>
          <w:gridAfter w:val="1"/>
          <w:wAfter w:w="11" w:type="dxa"/>
          <w:trHeight w:val="220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5B267C2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84339B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60A232E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DF485A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8B8781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7E3E013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C180AF2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168E224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4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FB88593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4D30FD" w:rsidRPr="00834528" w14:paraId="0A791CBB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17E4317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3E0B2EE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E3D2BAD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BC1762D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DF463C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B9633E0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C510E89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CA788D7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2398FAC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pi/2 </w:t>
            </w: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bpsk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549A516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  <w:proofErr w:type="spellEnd"/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754EEA2C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F7A8820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4AC5346D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732038" w:rsidRPr="0038342D" w14:paraId="5C6EEED0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C03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F1D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BDE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980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B65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0F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9C15" w14:textId="0BE8EB6C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</w:t>
            </w:r>
            <w:r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khz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BEC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C8AE7" w14:textId="2C15AE9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1.9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97DE3" w14:textId="56D6D9CD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2942" w14:textId="0B6E613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EA0DE" w14:textId="2495643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E40F7" w14:textId="1232398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2.4 </w:t>
            </w:r>
          </w:p>
        </w:tc>
      </w:tr>
      <w:tr w:rsidR="00732038" w:rsidRPr="0038342D" w14:paraId="5672916D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8C6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72B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778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B20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285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6B6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20C62" w14:textId="40A67FE4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EDC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B035D" w14:textId="2BD65FBD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D0976" w14:textId="5A23B21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C551" w14:textId="26752EA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E78EA" w14:textId="788B528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5D3C" w14:textId="13EAA033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2.4 </w:t>
            </w:r>
          </w:p>
        </w:tc>
      </w:tr>
      <w:tr w:rsidR="00732038" w:rsidRPr="0038342D" w14:paraId="20BD74BD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D92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0C0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31C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3E2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A4C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3AB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2798E" w14:textId="6504E02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33F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BB263" w14:textId="2B108830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7A41" w14:textId="3445741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9AD82" w14:textId="6783DB0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24047" w14:textId="4877076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89FF6" w14:textId="19646638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2.7 </w:t>
            </w:r>
          </w:p>
        </w:tc>
      </w:tr>
      <w:tr w:rsidR="00732038" w:rsidRPr="0038342D" w14:paraId="332D3402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3E5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6F78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EFE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3C2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3F5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D09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F09B9" w14:textId="45F574AB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C20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3FC0E" w14:textId="3BB23DB9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2.2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96E71" w14:textId="3FF6B1B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EB839" w14:textId="760C3BE0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2E02" w14:textId="4E61F96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F19F" w14:textId="1FA90BE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2.5 </w:t>
            </w:r>
          </w:p>
        </w:tc>
      </w:tr>
      <w:tr w:rsidR="00732038" w:rsidRPr="0038342D" w14:paraId="305ED0E6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2F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B6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4DD0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D3B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10C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9C8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6E43F" w14:textId="5E9A76BF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32C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CF4A9" w14:textId="333B6F7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B97C" w14:textId="0A2F34E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8578" w14:textId="500DE04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01A5" w14:textId="3F62EE5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6ECFF" w14:textId="515F8AC7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2.4 </w:t>
            </w:r>
          </w:p>
        </w:tc>
      </w:tr>
      <w:tr w:rsidR="00732038" w:rsidRPr="0038342D" w14:paraId="2AEA851F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CE5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923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456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694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73E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433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6BC4C" w14:textId="7B02A36E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7A3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84CB4" w14:textId="595BCD1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2.2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3675D" w14:textId="31D781D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29B0" w14:textId="339CB51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02AE" w14:textId="1DDC6F6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9A76" w14:textId="2CAB7F4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2.5 </w:t>
            </w:r>
          </w:p>
        </w:tc>
      </w:tr>
      <w:tr w:rsidR="00732038" w:rsidRPr="0038342D" w14:paraId="32EFAFFE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D17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04CB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46D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65D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2BE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946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432D" w14:textId="77F676E2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EB7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01C93" w14:textId="4A3F19C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51B07" w14:textId="71CD4767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1.6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BD66" w14:textId="6B391F4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0D495" w14:textId="097186C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52DD" w14:textId="634CBC70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F2659D">
              <w:t xml:space="preserve">1.7 </w:t>
            </w:r>
          </w:p>
        </w:tc>
      </w:tr>
      <w:tr w:rsidR="00732038" w:rsidRPr="0038342D" w14:paraId="10E4A7F6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66C185" w14:textId="12BB6A10" w:rsidR="00732038" w:rsidRPr="0038342D" w:rsidRDefault="00732038" w:rsidP="0073203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1ACE60" w14:textId="7C368533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6932">
              <w:t xml:space="preserve">2.2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6C2885" w14:textId="52A101A4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6932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5B42AC" w14:textId="05C8E43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6932">
              <w:t xml:space="preserve">2.6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19777B" w14:textId="06E7100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6932">
              <w:t xml:space="preserve">2.7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3098FF6" w14:textId="695FC44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6932">
              <w:t xml:space="preserve">2.7 </w:t>
            </w:r>
          </w:p>
        </w:tc>
      </w:tr>
      <w:tr w:rsidR="00732038" w:rsidRPr="0038342D" w14:paraId="4338FBBE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7698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7E7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ED4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57F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82A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9FA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192FF" w14:textId="09533B9F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FA4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839B" w14:textId="57B761C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2.9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8BAE" w14:textId="312E28F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158CC" w14:textId="52E57AB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41A1" w14:textId="48A2B90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4.0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AE2F" w14:textId="25A0C12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4.0 </w:t>
            </w:r>
          </w:p>
        </w:tc>
      </w:tr>
      <w:tr w:rsidR="00732038" w:rsidRPr="0038342D" w14:paraId="6B424AF9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8A7A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698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C15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0B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440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132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4FCB4" w14:textId="2FCE56FE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12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B5186" w14:textId="231F6BF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341AC" w14:textId="077E6277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B1B9C" w14:textId="16942063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EE506" w14:textId="4BAB2F6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4D73F" w14:textId="01479B6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4.7 </w:t>
            </w:r>
          </w:p>
        </w:tc>
      </w:tr>
      <w:tr w:rsidR="00732038" w:rsidRPr="0038342D" w14:paraId="02DACD9A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306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130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BCC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F7A4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090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F8BB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9F7B2" w14:textId="13FC9003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58BB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DB72" w14:textId="33209AD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77243" w14:textId="04E16309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769FA" w14:textId="55A0F3F9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7C67" w14:textId="1ABC7349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65A80" w14:textId="4A9F6ED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4.7 </w:t>
            </w:r>
          </w:p>
        </w:tc>
      </w:tr>
      <w:tr w:rsidR="00732038" w:rsidRPr="0038342D" w14:paraId="13E36D8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106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223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5D5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C400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209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627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78E59" w14:textId="39F2D543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CB7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76E79" w14:textId="616B23B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FFA8" w14:textId="6645EA83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3.9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DB8DB" w14:textId="234284E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4.3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87D1" w14:textId="49F229B3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4.6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4A18" w14:textId="6A369B4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4.6 </w:t>
            </w:r>
          </w:p>
        </w:tc>
      </w:tr>
      <w:tr w:rsidR="00732038" w:rsidRPr="0038342D" w14:paraId="5542EF16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F88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41B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93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6DA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2D8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850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180CF" w14:textId="0A3AE67B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7D89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7BFAC" w14:textId="4BF0F30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0E73A" w14:textId="75A8186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36952" w14:textId="4CBCFE7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530B" w14:textId="097BB79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AA82F" w14:textId="6A3EB57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4.7 </w:t>
            </w:r>
          </w:p>
        </w:tc>
      </w:tr>
      <w:tr w:rsidR="00732038" w:rsidRPr="0038342D" w14:paraId="01C17B6F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FAE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lastRenderedPageBreak/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516F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CCE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8805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258C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3DC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60369" w14:textId="33D6B6EB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950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A3A9A" w14:textId="02C50E2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2.9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70DB9" w14:textId="5CBD635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63BA3" w14:textId="68989A4E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AB65B" w14:textId="41649EC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4.0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883E" w14:textId="4C2CA04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4.0 </w:t>
            </w:r>
          </w:p>
        </w:tc>
      </w:tr>
      <w:tr w:rsidR="00732038" w:rsidRPr="0038342D" w14:paraId="015F48AD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FAAE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EF9B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1EA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D8AB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01D7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A0B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DB5CA" w14:textId="1FF59CF0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DA2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E6DA" w14:textId="670D5EB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92D8F" w14:textId="06F68E29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5A429" w14:textId="3BB876EA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7913D" w14:textId="2EB6B57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B8A8F" w14:textId="325B8000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4.7 </w:t>
            </w:r>
          </w:p>
        </w:tc>
      </w:tr>
      <w:tr w:rsidR="00732038" w:rsidRPr="0038342D" w14:paraId="79B631E5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B538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F64D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080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D5B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E48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16B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0288" w14:textId="0818C6A5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010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B8F42" w14:textId="7B4A5291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38F2D" w14:textId="6D4E8B52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3.5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884AB" w14:textId="7943B25C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4.1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66D5D" w14:textId="351E7114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4.2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E4913" w14:textId="6BE4D744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4.5 </w:t>
            </w:r>
          </w:p>
        </w:tc>
      </w:tr>
      <w:tr w:rsidR="00732038" w:rsidRPr="0038342D" w14:paraId="2AF10CA9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0FC8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5396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B533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DC0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B210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EA2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B5934" w14:textId="660C0376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FD41" w14:textId="77777777" w:rsidR="00732038" w:rsidRPr="0038342D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6687" w14:textId="4523451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3.7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208F" w14:textId="751E40B8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EDC9" w14:textId="24A5C9FB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AF7C9" w14:textId="074274D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4.8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A39A" w14:textId="1B88D045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C4A14">
              <w:t xml:space="preserve">5.1 </w:t>
            </w:r>
          </w:p>
        </w:tc>
      </w:tr>
      <w:tr w:rsidR="00732038" w:rsidRPr="0038342D" w14:paraId="709C6545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CA6914" w14:textId="440F049D" w:rsidR="00732038" w:rsidRPr="0038342D" w:rsidRDefault="00732038" w:rsidP="0073203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F2DF1AB" w14:textId="4D435E94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86C16">
              <w:t xml:space="preserve">3.7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09CF8F4" w14:textId="2C90441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86C16">
              <w:t xml:space="preserve">4.1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1075538" w14:textId="3590BE2F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86C16">
              <w:t xml:space="preserve">4.7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5D4878" w14:textId="0CDCE1C7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86C16">
              <w:t xml:space="preserve">4.8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2B1F8A3" w14:textId="10CE3476" w:rsidR="00732038" w:rsidRPr="008B60B2" w:rsidRDefault="00732038" w:rsidP="0073203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386C16">
              <w:t xml:space="preserve">5.1 </w:t>
            </w:r>
          </w:p>
        </w:tc>
      </w:tr>
      <w:tr w:rsidR="00B97DE5" w:rsidRPr="007235C4" w14:paraId="634FB41A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6E55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A2E6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E11B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8E58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8F05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B6D7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20B" w14:textId="339F4048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A4F7" w14:textId="77777777" w:rsidR="00B97DE5" w:rsidRPr="00963AFF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963AFF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E70D2" w14:textId="1046A2C8" w:rsidR="00B97DE5" w:rsidRPr="007235C4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B0101" w14:textId="00DF7A13" w:rsidR="00B97DE5" w:rsidRPr="007235C4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5F9A" w14:textId="185ACCD9" w:rsidR="00B97DE5" w:rsidRPr="007235C4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9149FE">
              <w:t xml:space="preserve">6.6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616D" w14:textId="6E715F2C" w:rsidR="00B97DE5" w:rsidRPr="007235C4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5B34" w14:textId="0E5D0520" w:rsidR="00B97DE5" w:rsidRPr="007235C4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color w:val="FF0000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</w:tr>
      <w:tr w:rsidR="00B97DE5" w:rsidRPr="0038342D" w14:paraId="4D7071D7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3DF6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CB2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FBA9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5D4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79A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0E73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4B9C" w14:textId="4E364B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86FF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CD0FB" w14:textId="219A484F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A200C" w14:textId="36D4D491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3.9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57A9" w14:textId="1DEB9EA9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4.5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BA611" w14:textId="73328704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4.9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EB270" w14:textId="7472AB8C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4.9 </w:t>
            </w:r>
          </w:p>
        </w:tc>
      </w:tr>
      <w:tr w:rsidR="00B97DE5" w:rsidRPr="0038342D" w14:paraId="485E0C67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2862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2B4A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F0C3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4155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2136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EB75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D559" w14:textId="76AD7484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9C43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8385" w14:textId="6E2C06E1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3C3D" w14:textId="2A10CAAB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3.9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2CF78" w14:textId="613BCF5F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4.5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0A3B" w14:textId="4E8F53C4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4.6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B58E4" w14:textId="6B8D6163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4.7 </w:t>
            </w:r>
          </w:p>
        </w:tc>
      </w:tr>
      <w:tr w:rsidR="00B97DE5" w:rsidRPr="0038342D" w14:paraId="4EE1C57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EF41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68F3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867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8049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6B8E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E3CE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D18AD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5938" w14:textId="133F393D" w:rsidR="00B97DE5" w:rsidRPr="001F39E9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22"/>
                <w:highlight w:val="cyan"/>
                <w:lang w:val="en-US" w:eastAsia="zh-CN"/>
              </w:rPr>
            </w:pPr>
            <w:r w:rsidRPr="00D30D0B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B847" w14:textId="29DE1557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123E2" w14:textId="47E5868B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A4F66" w14:textId="4B675777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6.6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4D2AB" w14:textId="56934952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2E96C" w14:textId="6B70A780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6.7 </w:t>
            </w:r>
          </w:p>
        </w:tc>
      </w:tr>
      <w:tr w:rsidR="00B97DE5" w:rsidRPr="0038342D" w14:paraId="4BAFC671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A2A2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B2C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55AA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4562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865D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5562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61E7" w14:textId="1E00BAF3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917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E6510" w14:textId="5BD6DC19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7E0B2" w14:textId="5CC69BFF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C3E2" w14:textId="4A5B7B93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EB049" w14:textId="32A08C7F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DABAD" w14:textId="543AB2A9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4.7 </w:t>
            </w:r>
          </w:p>
        </w:tc>
      </w:tr>
      <w:tr w:rsidR="00B97DE5" w:rsidRPr="0038342D" w14:paraId="3B1F0BA6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B88A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57A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DD1A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35D8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5BA2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5095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269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258" w14:textId="28AB5D51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0197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BCF01" w14:textId="6AE4E505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2857" w14:textId="6A32D2AC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55651" w14:textId="3AC8F304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4.3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2A8F" w14:textId="4A1FB4D2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4.4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66E36" w14:textId="3D68CA5C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4.4 </w:t>
            </w:r>
          </w:p>
        </w:tc>
      </w:tr>
      <w:tr w:rsidR="00B97DE5" w:rsidRPr="0038342D" w14:paraId="220DE988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A6DD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31AC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12DE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C329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E71E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40F7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201E" w14:textId="79872311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F750" w14:textId="77777777" w:rsidR="00B97DE5" w:rsidRPr="0038342D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99ECA" w14:textId="7827FEBD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8658" w14:textId="31649844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3.7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CB70" w14:textId="7B322910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4.1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47011" w14:textId="4E5E4C23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4.4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BF0B4" w14:textId="129BC857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9149FE">
              <w:t xml:space="preserve">4.4 </w:t>
            </w:r>
          </w:p>
        </w:tc>
      </w:tr>
      <w:tr w:rsidR="00B97DE5" w:rsidRPr="0038342D" w14:paraId="398C5735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9F7CB8" w14:textId="777026D4" w:rsidR="00B97DE5" w:rsidRPr="0038342D" w:rsidRDefault="00B97DE5" w:rsidP="00B97DE5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E804DD2" w14:textId="1AB5072A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51FC">
              <w:t xml:space="preserve">6.7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B366D38" w14:textId="2DE09187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51FC">
              <w:t xml:space="preserve">6.7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08F347" w14:textId="1B3BB585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51FC">
              <w:t xml:space="preserve">6.6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C69E766" w14:textId="5CAF821C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51FC">
              <w:t xml:space="preserve">6.7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5DF1097" w14:textId="541F615C" w:rsidR="00B97DE5" w:rsidRPr="008B60B2" w:rsidRDefault="00B97DE5" w:rsidP="00B97DE5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2F51FC">
              <w:t xml:space="preserve">6.7 </w:t>
            </w:r>
          </w:p>
        </w:tc>
      </w:tr>
      <w:tr w:rsidR="007F70CC" w:rsidRPr="00834528" w14:paraId="1B653832" w14:textId="77777777" w:rsidTr="005846AF">
        <w:trPr>
          <w:trHeight w:val="220"/>
          <w:jc w:val="center"/>
        </w:trPr>
        <w:tc>
          <w:tcPr>
            <w:tcW w:w="129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04392D7" w14:textId="32B6E700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DFT-S-OFDM: </w:t>
            </w: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A Class </w:t>
            </w:r>
            <w:r w:rsidR="00C836E7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</w:t>
            </w:r>
          </w:p>
        </w:tc>
      </w:tr>
      <w:tr w:rsidR="007F70CC" w:rsidRPr="00834528" w14:paraId="5E054A90" w14:textId="77777777" w:rsidTr="005846AF">
        <w:trPr>
          <w:gridAfter w:val="1"/>
          <w:wAfter w:w="11" w:type="dxa"/>
          <w:trHeight w:val="220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2993D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71918A9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8D3F3C6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63BA77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993F3A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BF6C701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3D1E79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4C6C8C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4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39110BFA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7F70CC" w:rsidRPr="00834528" w14:paraId="5C17E7D1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C0A60DD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532BD01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689841E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49E2194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17B0AD3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5B1540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94AEE80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AAC6B7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3A341DF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pi/2 </w:t>
            </w: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bpsk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2922BDBD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proofErr w:type="spellStart"/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  <w:proofErr w:type="spellEnd"/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34D5B834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60873BE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D4CF321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817C2E" w:rsidRPr="008B60B2" w14:paraId="1EA88B85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3DD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930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40C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900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B3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AC7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93B7" w14:textId="65027A7F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A88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5FCBD" w14:textId="63BCAC5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DB341" w14:textId="5DD765A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1.4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2A13A" w14:textId="1EB0AC0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FF506" w14:textId="50A7B26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1.6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7E7E8" w14:textId="7A1C0CA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</w:tr>
      <w:tr w:rsidR="00817C2E" w:rsidRPr="008B60B2" w14:paraId="0489DB6C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37C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55B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27B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A5D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07C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811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0561" w14:textId="60D653E8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32B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5F744" w14:textId="096C9D2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1.8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BC28C" w14:textId="14B00C1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2.0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33C58" w14:textId="601070F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2.1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BA63" w14:textId="04F8F0F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2.2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12734" w14:textId="7FC9C94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2.2 </w:t>
            </w:r>
          </w:p>
        </w:tc>
      </w:tr>
      <w:tr w:rsidR="00817C2E" w:rsidRPr="008B60B2" w14:paraId="5D273FC2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766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3CA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41E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60E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5E8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599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4CC0" w14:textId="3F57114D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397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96525" w14:textId="4F10A71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1.4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A3C7E" w14:textId="449A382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1.4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F97F2" w14:textId="1A914FD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0797" w14:textId="6B6D4FA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0FC2E" w14:textId="241DBDA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</w:tr>
      <w:tr w:rsidR="00817C2E" w:rsidRPr="008B60B2" w14:paraId="0BF4801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E78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9E5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BB2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1A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E30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C9C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90C" w14:textId="44BA20B1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5C3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D6F10" w14:textId="4014D4E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AA4EF" w14:textId="0D6255C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642C9" w14:textId="002872A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CEA51" w14:textId="3C17F77C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60256" w14:textId="47538F9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1.6 </w:t>
            </w:r>
          </w:p>
        </w:tc>
      </w:tr>
      <w:tr w:rsidR="00817C2E" w:rsidRPr="008B60B2" w14:paraId="6D4A5388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22C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303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8F5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EE1F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FC3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CBD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7BE6" w14:textId="0DE7F356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186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FCAFB" w14:textId="005CE50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1.2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ACA2F" w14:textId="0B1DE4B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6675" w14:textId="2ACA1BC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67A3C" w14:textId="348FDC1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1.3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C2091" w14:textId="0D79239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1.3 </w:t>
            </w:r>
          </w:p>
        </w:tc>
      </w:tr>
      <w:tr w:rsidR="00817C2E" w:rsidRPr="008B60B2" w14:paraId="2CB5CC5B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882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5B3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5FE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4F5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DE0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435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E176" w14:textId="34AD1F7E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38D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598AC" w14:textId="46575A7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1.8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EC3CB" w14:textId="593DDD0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1.8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A1D43" w14:textId="2742C0F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2.0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15701" w14:textId="5F9B7B1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2.0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375AB" w14:textId="03E11A7C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2.1 </w:t>
            </w:r>
          </w:p>
        </w:tc>
      </w:tr>
      <w:tr w:rsidR="00817C2E" w:rsidRPr="008B60B2" w14:paraId="06C64799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17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EE0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744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E40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62F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8A3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876B" w14:textId="77C7C402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D2E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31F17" w14:textId="3A0110AA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C79EB" w14:textId="6D1B69D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DE790" w14:textId="6743892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96C2F" w14:textId="3BF3C68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81E11" w14:textId="520DFFF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2.5 </w:t>
            </w:r>
          </w:p>
        </w:tc>
      </w:tr>
      <w:tr w:rsidR="00817C2E" w:rsidRPr="008B60B2" w14:paraId="05DD18D1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6EC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C87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5BDD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170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8CF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5B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3419" w14:textId="285EE44D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AA4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84D29" w14:textId="46EBFC2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1E06" w14:textId="4770079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2.2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D96E2" w14:textId="40D708D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2399C" w14:textId="789E123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909E3" w14:textId="68E5043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A4867">
              <w:t xml:space="preserve">2.4 </w:t>
            </w:r>
          </w:p>
        </w:tc>
      </w:tr>
      <w:tr w:rsidR="00817C2E" w:rsidRPr="008B60B2" w14:paraId="2B669392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0DCB1E" w14:textId="77777777" w:rsidR="00817C2E" w:rsidRPr="0038342D" w:rsidRDefault="00817C2E" w:rsidP="00817C2E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235F26C" w14:textId="0759673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F652FE">
              <w:t xml:space="preserve">2.1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AA1FFBD" w14:textId="2EB0EFA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F652FE">
              <w:t xml:space="preserve">2.3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3DCBBB8" w14:textId="4FF4F52A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F652FE">
              <w:t xml:space="preserve">2.4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61A5550" w14:textId="3783F30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F652FE">
              <w:t xml:space="preserve">2.5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B47C53E" w14:textId="6274669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F652FE">
              <w:t xml:space="preserve">2.5 </w:t>
            </w:r>
          </w:p>
        </w:tc>
      </w:tr>
      <w:tr w:rsidR="00817C2E" w:rsidRPr="008B60B2" w14:paraId="16A797F9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1CC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0F3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22F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5F3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494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C8A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1CB6" w14:textId="143E260B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751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9E0AD" w14:textId="7C7FD64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2736" w14:textId="48B5C4F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3.5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1EB5" w14:textId="617CC4A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3.9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4C24B" w14:textId="6AF4B5C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4.2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EAE76" w14:textId="695F8F3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4.2 </w:t>
            </w:r>
          </w:p>
        </w:tc>
      </w:tr>
      <w:tr w:rsidR="00817C2E" w:rsidRPr="008B60B2" w14:paraId="3B6789F1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DA4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108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644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E1B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4FF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A81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7402" w14:textId="338A25EE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56D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7D923" w14:textId="6CA2FEF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1FBCA" w14:textId="3596ABF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559C2" w14:textId="47965ED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4.1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15E77" w14:textId="061BCA2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BFC9" w14:textId="0D060D7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3D87EABC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A93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3B1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676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D5A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F9E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E58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8679" w14:textId="3C0D5FB1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914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6D312" w14:textId="67CD491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C37CD" w14:textId="7AB5D8D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57A48" w14:textId="4C4ECB7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0E895" w14:textId="3EFFE4E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78076" w14:textId="2A60D83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4B41B430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0D2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A6B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65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B64D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943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FA6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CA4A" w14:textId="37D54728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568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9EE49" w14:textId="2B3E539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72D8D" w14:textId="224299F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3.5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B5B8F" w14:textId="229F486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4.1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42E8E" w14:textId="14E68C6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4.2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ABA80" w14:textId="3155459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73276AD6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0A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AA7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4D4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8F0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E64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C00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D105" w14:textId="7F11C5A4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65B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EE59C" w14:textId="4E1A910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B4EE4" w14:textId="4C4415C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4.0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43AA" w14:textId="2109CC4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4.6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6AB7E" w14:textId="390830B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4.6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DFFB4" w14:textId="74FEF56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4.9 </w:t>
            </w:r>
          </w:p>
        </w:tc>
      </w:tr>
      <w:tr w:rsidR="00817C2E" w:rsidRPr="008B60B2" w14:paraId="2498F3EB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9AC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10F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C3AD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858F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A44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1B4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EEC0" w14:textId="69C001B5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F69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D0912" w14:textId="23AB678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1BCB2" w14:textId="647F658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0EB9A" w14:textId="5B9E1EA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B6537" w14:textId="02DE5D7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6A29C" w14:textId="409A3E1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282767F4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4F8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704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B1F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CD2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75F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F5E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5379" w14:textId="7513323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22A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BFE09" w14:textId="1CF07C4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DA743" w14:textId="5B92BF2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6A942" w14:textId="05A4456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7FC75" w14:textId="7C93B83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CBFCF" w14:textId="3DB0B36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3166FFB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9F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F54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464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3FC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864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AC4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3979" w14:textId="7EAE083C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9F5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C91EA" w14:textId="0A2D45E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69899" w14:textId="4F4B31A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8F036" w14:textId="78F7E90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41E28" w14:textId="5628353E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5DCDD" w14:textId="1EE7E7A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</w:tr>
      <w:tr w:rsidR="00817C2E" w:rsidRPr="008B60B2" w14:paraId="4E6FF004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41B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81C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FAD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049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D44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682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A17F" w14:textId="1FA966FE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4C3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1CED4" w14:textId="667D918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8487F" w14:textId="41FB9A2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213CA" w14:textId="11C2A67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2A31" w14:textId="718EBCA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54C61" w14:textId="60F5778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4.7 </w:t>
            </w:r>
          </w:p>
        </w:tc>
      </w:tr>
      <w:tr w:rsidR="00817C2E" w:rsidRPr="008B60B2" w14:paraId="68CB17E8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ADEF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738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DE3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80D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427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11E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544A" w14:textId="0CEF7803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430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E4A0" w14:textId="06974B0A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3.7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E899E" w14:textId="5D2B626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254C8" w14:textId="79C465C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B4318" w14:textId="4490EB1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4.8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9994D" w14:textId="7541539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730351">
              <w:t xml:space="preserve">5.1 </w:t>
            </w:r>
          </w:p>
        </w:tc>
      </w:tr>
      <w:tr w:rsidR="00817C2E" w:rsidRPr="008B60B2" w14:paraId="638453F5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60FFB7" w14:textId="77777777" w:rsidR="00817C2E" w:rsidRPr="0038342D" w:rsidRDefault="00817C2E" w:rsidP="00817C2E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E3EE08D" w14:textId="75D3A59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4B49A0">
              <w:t xml:space="preserve">3.7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D396F97" w14:textId="20D5905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4B49A0">
              <w:t xml:space="preserve">4.1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F7AE320" w14:textId="238D88D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4B49A0">
              <w:t xml:space="preserve">4.7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68126C" w14:textId="67BAFC6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4B49A0">
              <w:t xml:space="preserve">4.8 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B97A43B" w14:textId="279C475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4B49A0">
              <w:t xml:space="preserve">5.1 </w:t>
            </w:r>
          </w:p>
        </w:tc>
      </w:tr>
      <w:tr w:rsidR="00817C2E" w:rsidRPr="008B60B2" w14:paraId="44741402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C6C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B16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ADB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EB2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B87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CA5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DB27" w14:textId="30F6B4C4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35B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AEED" w14:textId="7C7E046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6.0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19BF4" w14:textId="7DEA05F8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5.8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8C206" w14:textId="4CBCFBC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6.0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826AF" w14:textId="496E557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5.7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104DB" w14:textId="76749BD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6.1 </w:t>
            </w:r>
          </w:p>
        </w:tc>
      </w:tr>
      <w:tr w:rsidR="00817C2E" w:rsidRPr="008B60B2" w14:paraId="7DAABEDC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7163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A29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E9C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1AE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34A8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E1E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4E34" w14:textId="19FD5403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F61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F719F" w14:textId="5EC400F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6D379" w14:textId="64892BE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3.6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BCCAF" w14:textId="3779C28C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4.2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15A3" w14:textId="2A16993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2F3AB" w14:textId="7CA6AD3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4.5 </w:t>
            </w:r>
          </w:p>
        </w:tc>
      </w:tr>
      <w:tr w:rsidR="00817C2E" w:rsidRPr="008B60B2" w14:paraId="2FD60E3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F2A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173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2A7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16F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FC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6AB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878E" w14:textId="011E8452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0D1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79953" w14:textId="3CC996E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3.3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20128" w14:textId="55EFDF2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3.8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34CF8" w14:textId="04F5614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4.4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CC672" w14:textId="33AAF55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4.5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5E318" w14:textId="0D02E15A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4.5 </w:t>
            </w:r>
          </w:p>
        </w:tc>
      </w:tr>
      <w:tr w:rsidR="00817C2E" w:rsidRPr="008B60B2" w14:paraId="5E6B337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856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C5B1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B68B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E8E2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FFA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12B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C688" w14:textId="0D92AA56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428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CDBFB" w14:textId="0EF96CE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3.1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FD77E" w14:textId="298BDF87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3.5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AD62A" w14:textId="1E16BF0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3.9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6D77B" w14:textId="61EA70D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4.2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57BCD" w14:textId="2DFE137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4.2 </w:t>
            </w:r>
          </w:p>
        </w:tc>
      </w:tr>
      <w:tr w:rsidR="00817C2E" w:rsidRPr="008B60B2" w14:paraId="0E1489C3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A3A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5EE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0CA7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2DBF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D260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8C7C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4231" w14:textId="05F285FD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472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F4F0" w14:textId="344781D3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A7242" w14:textId="292DD7CF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3.7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E03FF" w14:textId="118F31C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4.3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C4C6B" w14:textId="7010D715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4.6 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C653B" w14:textId="29FD82D1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4.7 </w:t>
            </w:r>
          </w:p>
        </w:tc>
      </w:tr>
      <w:tr w:rsidR="00817C2E" w:rsidRPr="008B60B2" w14:paraId="69C50516" w14:textId="77777777" w:rsidTr="005846AF">
        <w:trPr>
          <w:gridAfter w:val="1"/>
          <w:wAfter w:w="13" w:type="dxa"/>
          <w:trHeight w:val="220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C519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1FF5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C59A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AFB6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C23F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985E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31CE" w14:textId="72C6F95E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75A4" w14:textId="77777777" w:rsidR="00817C2E" w:rsidRPr="0038342D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DEB32" w14:textId="270488B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3.3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4B61A" w14:textId="7B429D8D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3.7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AF496" w14:textId="1C1E91B2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4.3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02F9" w14:textId="289DE25C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4.4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CD430" w14:textId="75A79479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EF1697">
              <w:t xml:space="preserve">4.4 </w:t>
            </w:r>
          </w:p>
        </w:tc>
      </w:tr>
      <w:tr w:rsidR="00817C2E" w:rsidRPr="008B60B2" w14:paraId="79033980" w14:textId="77777777" w:rsidTr="005846AF">
        <w:trPr>
          <w:trHeight w:val="220"/>
          <w:jc w:val="center"/>
        </w:trPr>
        <w:tc>
          <w:tcPr>
            <w:tcW w:w="8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60FA0E" w14:textId="77777777" w:rsidR="00817C2E" w:rsidRPr="0038342D" w:rsidRDefault="00817C2E" w:rsidP="00817C2E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165B57E" w14:textId="6E2FAAA6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AE2957">
              <w:t xml:space="preserve">6.0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5F0646A" w14:textId="1F92D840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AE2957">
              <w:t xml:space="preserve">5.8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48EE7A" w14:textId="20AD20F4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AE2957">
              <w:t xml:space="preserve">6.0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F1B275" w14:textId="2990CB8A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AE2957">
              <w:t xml:space="preserve">5.7 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582153" w14:textId="6BC2499B" w:rsidR="00817C2E" w:rsidRPr="008B60B2" w:rsidRDefault="00817C2E" w:rsidP="00817C2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AE2957">
              <w:t xml:space="preserve">6.1 </w:t>
            </w:r>
          </w:p>
        </w:tc>
      </w:tr>
    </w:tbl>
    <w:p w14:paraId="2EBB5AE2" w14:textId="564F7416" w:rsidR="00372B75" w:rsidRDefault="00372B75" w:rsidP="00C301B4">
      <w:pPr>
        <w:rPr>
          <w:rFonts w:eastAsiaTheme="minorEastAsia"/>
          <w:lang w:eastAsia="zh-CN"/>
        </w:rPr>
      </w:pPr>
    </w:p>
    <w:p w14:paraId="0ACE63DB" w14:textId="6E1D17D5" w:rsidR="00C301B4" w:rsidRPr="00727054" w:rsidRDefault="00C301B4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 xml:space="preserve">2.2.2 Summary of MRP results for </w:t>
      </w:r>
      <w:r w:rsidR="00CB6EDE" w:rsidRPr="00727054">
        <w:rPr>
          <w:rFonts w:eastAsia="宋体"/>
          <w:szCs w:val="18"/>
          <w:lang w:val="sv-SE" w:eastAsia="zh-CN"/>
        </w:rPr>
        <w:t>non-c</w:t>
      </w:r>
      <w:r w:rsidRPr="00727054">
        <w:rPr>
          <w:rFonts w:eastAsia="宋体"/>
          <w:szCs w:val="18"/>
          <w:lang w:val="sv-SE" w:eastAsia="zh-CN"/>
        </w:rPr>
        <w:t xml:space="preserve">ontiguous </w:t>
      </w:r>
      <w:r w:rsidR="00CB6EDE" w:rsidRPr="00727054">
        <w:rPr>
          <w:rFonts w:eastAsia="宋体"/>
          <w:szCs w:val="18"/>
          <w:lang w:val="sv-SE" w:eastAsia="zh-CN"/>
        </w:rPr>
        <w:t>RB allocations</w:t>
      </w:r>
    </w:p>
    <w:p w14:paraId="64083552" w14:textId="76EC8F5C" w:rsidR="00D30D0B" w:rsidRDefault="00AC0B8F" w:rsidP="00BC49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bove MPR results can be summarized as below table </w:t>
      </w:r>
      <w:r w:rsidR="008E509A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 xml:space="preserve">with </w:t>
      </w:r>
      <w:r w:rsidR="009E7B6A">
        <w:rPr>
          <w:rFonts w:eastAsiaTheme="minorEastAsia"/>
          <w:lang w:eastAsia="zh-CN"/>
        </w:rPr>
        <w:t>some necessary margins</w:t>
      </w:r>
      <w:r>
        <w:rPr>
          <w:rFonts w:eastAsiaTheme="minorEastAsia"/>
          <w:lang w:eastAsia="zh-CN"/>
        </w:rPr>
        <w:t xml:space="preserve"> added</w:t>
      </w:r>
      <w:r w:rsidR="00E51DD3">
        <w:rPr>
          <w:rFonts w:eastAsiaTheme="minorEastAsia"/>
          <w:lang w:eastAsia="zh-CN"/>
        </w:rPr>
        <w:t>.</w:t>
      </w:r>
    </w:p>
    <w:p w14:paraId="6A373328" w14:textId="06C6EB67" w:rsidR="005E4A48" w:rsidRDefault="008F3F04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E509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161A1" w:rsidRPr="00A1115A" w14:paraId="5E5FAD40" w14:textId="77777777" w:rsidTr="00B57877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F801F4F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13DE680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1EC09D4F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E161A1" w:rsidRPr="00A1115A" w14:paraId="2841AD5F" w14:textId="77777777" w:rsidTr="00B57877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7864A04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5D24629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EDA4A0B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75755D8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4C85351B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2D532D65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B013456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C36C74" w:rsidRPr="00A1115A" w14:paraId="3DCAE38B" w14:textId="77777777" w:rsidTr="00B57877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7AA4DF2A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2123D4E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0C6944E" w14:textId="54AA93EB" w:rsidR="00C36C74" w:rsidRPr="00447069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4D344C4D" w14:textId="6A3CCF2D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A600940" w14:textId="3D99E350" w:rsidR="00C36C74" w:rsidRPr="00FF2CFF" w:rsidRDefault="00C36C74" w:rsidP="00C36C74">
            <w:pPr>
              <w:pStyle w:val="TAL"/>
              <w:rPr>
                <w:lang w:val="en-US" w:eastAsia="zh-CN"/>
              </w:rPr>
            </w:pPr>
            <w:r>
              <w:t>9.5</w:t>
            </w:r>
          </w:p>
        </w:tc>
        <w:tc>
          <w:tcPr>
            <w:tcW w:w="1267" w:type="dxa"/>
          </w:tcPr>
          <w:p w14:paraId="014FCFF2" w14:textId="521A1491" w:rsidR="00C36C74" w:rsidRPr="00DE02D6" w:rsidRDefault="00C36C74" w:rsidP="00C36C74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252" w:type="dxa"/>
          </w:tcPr>
          <w:p w14:paraId="6DE91568" w14:textId="262162C2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1E73437" w14:textId="6C180216" w:rsidR="00C36C74" w:rsidRPr="00FF2CFF" w:rsidRDefault="00C36C74" w:rsidP="00C36C74">
            <w:pPr>
              <w:pStyle w:val="TAL"/>
              <w:rPr>
                <w:lang w:val="en-US" w:eastAsia="zh-CN"/>
              </w:rPr>
            </w:pPr>
            <w:r w:rsidRPr="00332E64">
              <w:t>8.5</w:t>
            </w:r>
          </w:p>
        </w:tc>
      </w:tr>
      <w:tr w:rsidR="00C36C74" w:rsidRPr="00A1115A" w14:paraId="63F63A7A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B8822DD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0AE4A2F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960B501" w14:textId="5B33AF3D" w:rsidR="00C36C74" w:rsidRPr="00447069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6E0CCF96" w14:textId="1F4909FE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4A0BB" w14:textId="2AA26D34" w:rsidR="00C36C74" w:rsidRPr="00FF2CFF" w:rsidRDefault="00C36C74" w:rsidP="00C36C74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07170DDD" w14:textId="035C4E60" w:rsidR="00C36C74" w:rsidRPr="00DE02D6" w:rsidRDefault="00C36C74" w:rsidP="00C36C74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1A7B885E" w14:textId="616AF6F5" w:rsidR="00C36C74" w:rsidRPr="00A1115A" w:rsidRDefault="00C36C74" w:rsidP="00C36C74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30A7" w14:textId="6CBBF609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C36C74" w:rsidRPr="00A1115A" w14:paraId="52EEC0AF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82E42EB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1CA2117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2644299" w14:textId="0F1CCDC5" w:rsidR="00C36C74" w:rsidRPr="00447069" w:rsidRDefault="00C36C74" w:rsidP="00C36C74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B5BE038" w14:textId="69E44987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588C1" w14:textId="34F62F2A" w:rsidR="00C36C74" w:rsidRPr="00FF2CFF" w:rsidRDefault="00C36C74" w:rsidP="00C36C74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254C27BC" w14:textId="7325174C" w:rsidR="00C36C74" w:rsidRPr="00DE02D6" w:rsidRDefault="00C36C74" w:rsidP="00C36C74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759D260B" w14:textId="568681DF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087" w14:textId="3D8CBC6A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C36C74" w:rsidRPr="00A1115A" w14:paraId="0ABBEC68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C62EB04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DED271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43C18A9" w14:textId="51CE41CC" w:rsidR="00C36C74" w:rsidRPr="00A1115A" w:rsidRDefault="00C36C74" w:rsidP="00C36C74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08ADC8B" w14:textId="59AF2DDB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8F78" w14:textId="2D8CBF42" w:rsidR="00C36C74" w:rsidRPr="00FF2CFF" w:rsidRDefault="00C36C74" w:rsidP="00C36C74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39FBD9AB" w14:textId="03475529" w:rsidR="00C36C74" w:rsidRPr="00A1115A" w:rsidRDefault="00C36C74" w:rsidP="00C36C74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0DDA3E41" w14:textId="0725EEFD" w:rsidR="00C36C74" w:rsidRPr="00C36C74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301E2" w14:textId="3431A45D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C36C74" w:rsidRPr="00A1115A" w14:paraId="14FF8928" w14:textId="77777777" w:rsidTr="00B57877">
        <w:trPr>
          <w:trHeight w:val="187"/>
          <w:jc w:val="center"/>
        </w:trPr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91930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F8243F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936E9D" w14:textId="031B43C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D073BD3" w14:textId="3A893D46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EEFBB" w14:textId="7E2A58CE" w:rsidR="00C36C74" w:rsidRPr="00FF2CFF" w:rsidRDefault="00C36C74" w:rsidP="00C36C74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5B8FD038" w14:textId="64C08371" w:rsidR="00C36C74" w:rsidRPr="00A1115A" w:rsidRDefault="00C36C74" w:rsidP="00C36C74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3733D4C7" w14:textId="5FD2BC3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6A75D" w14:textId="7678FDFE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C36C74" w:rsidRPr="00A1115A" w14:paraId="1EDAF86F" w14:textId="77777777" w:rsidTr="00B57877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A3D8C5D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163E948B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9D55A48" w14:textId="5519FBAF" w:rsidR="00C36C74" w:rsidRPr="00447069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08F5686E" w14:textId="1665115F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49B40992" w14:textId="750AC680" w:rsidR="00C36C74" w:rsidRPr="00FF2CFF" w:rsidRDefault="00C36C74" w:rsidP="00C36C74">
            <w:pPr>
              <w:pStyle w:val="TAL"/>
              <w:rPr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1ADFF611" w14:textId="5E2BEA58" w:rsidR="00C36C74" w:rsidRPr="00DE02D6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1CEF9D5B" w14:textId="2CEEE9CC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F7461DC" w14:textId="4D63A628" w:rsidR="00C36C74" w:rsidRPr="00FF2CFF" w:rsidRDefault="00C36C74" w:rsidP="00C36C74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C36C74" w:rsidRPr="00A1115A" w14:paraId="31A30BF6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179870D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E3ED790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BE080FD" w14:textId="0934B56D" w:rsidR="00C36C74" w:rsidRPr="00DE02D6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EC11CF0" w14:textId="415527D6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FF16A" w14:textId="4F8F5FBA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745D3B42" w14:textId="4804FE64" w:rsidR="00C36C74" w:rsidRPr="00DE02D6" w:rsidRDefault="00C36C74" w:rsidP="00C36C74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37B74551" w14:textId="1364B31F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B1576" w14:textId="41B4BF45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C36C74" w:rsidRPr="00A1115A" w14:paraId="0F381152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70EA9C4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93B664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5C913A4" w14:textId="72FACC50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0E0330FB" w14:textId="6A5BA883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ABBB7" w14:textId="37236D88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1E802D9B" w14:textId="52D895A1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366249C8" w14:textId="23617FF6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5984" w14:textId="3A60754B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C36C74" w:rsidRPr="00A1115A" w14:paraId="6B4103E3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4FD2DB5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FCF7E6D" w14:textId="77777777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631F73C" w14:textId="0919EC4D" w:rsidR="00C36C74" w:rsidRPr="00A1115A" w:rsidRDefault="00C36C74" w:rsidP="00C36C74">
            <w:pPr>
              <w:pStyle w:val="TAL"/>
              <w:rPr>
                <w:lang w:val="en-US"/>
              </w:rPr>
            </w:pPr>
            <w:r>
              <w:t>5.5</w:t>
            </w:r>
          </w:p>
        </w:tc>
        <w:tc>
          <w:tcPr>
            <w:tcW w:w="1368" w:type="dxa"/>
            <w:shd w:val="clear" w:color="auto" w:fill="auto"/>
          </w:tcPr>
          <w:p w14:paraId="05E69842" w14:textId="4F080F2A" w:rsidR="00C36C74" w:rsidRPr="0003580C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7A6BDF2F" w14:textId="28F534EA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175E0BA8" w14:textId="13251D83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0DF1EFFF" w14:textId="5FD79DD9" w:rsidR="00C36C74" w:rsidRPr="00A1115A" w:rsidRDefault="00C36C74" w:rsidP="00C36C74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1590B373" w14:textId="6A1F5A2E" w:rsidR="00C36C74" w:rsidRPr="00FF2CFF" w:rsidRDefault="00C36C74" w:rsidP="00C36C74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714465FB" w14:textId="77777777" w:rsidR="00A27830" w:rsidRDefault="00A27830" w:rsidP="00E6705B">
      <w:pPr>
        <w:rPr>
          <w:rFonts w:eastAsiaTheme="minorEastAsia"/>
          <w:lang w:eastAsia="zh-CN"/>
        </w:rPr>
      </w:pPr>
    </w:p>
    <w:p w14:paraId="5C8B432C" w14:textId="4F665C7F" w:rsidR="00A604EF" w:rsidRPr="003920BC" w:rsidRDefault="006F098D" w:rsidP="00A604E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3808E4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non-contiguous RB allocations in two CCs in table </w:t>
      </w:r>
      <w:r w:rsidR="001F14C9">
        <w:rPr>
          <w:rFonts w:eastAsia="等线"/>
          <w:b/>
          <w:lang w:val="en-US" w:eastAsia="zh-CN"/>
        </w:rPr>
        <w:t>3</w:t>
      </w:r>
      <w:r>
        <w:rPr>
          <w:rFonts w:eastAsia="等线"/>
          <w:b/>
          <w:lang w:val="en-US" w:eastAsia="zh-CN"/>
        </w:rPr>
        <w:t>.</w:t>
      </w:r>
    </w:p>
    <w:p w14:paraId="30B64BEB" w14:textId="77777777" w:rsidR="00A604EF" w:rsidRPr="00A604EF" w:rsidRDefault="00A604EF" w:rsidP="00E6705B">
      <w:pPr>
        <w:rPr>
          <w:rFonts w:eastAsiaTheme="minorEastAsia"/>
          <w:lang w:eastAsia="zh-CN"/>
        </w:rPr>
      </w:pPr>
    </w:p>
    <w:p w14:paraId="770FBDB0" w14:textId="6C8A6700" w:rsidR="00AD3291" w:rsidRDefault="00AD3291" w:rsidP="00AD3291">
      <w:pPr>
        <w:pStyle w:val="2"/>
        <w:numPr>
          <w:ilvl w:val="1"/>
          <w:numId w:val="3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Contiguous RB allocation MRP</w:t>
      </w:r>
    </w:p>
    <w:p w14:paraId="31ED029F" w14:textId="3758B657" w:rsidR="00AD3291" w:rsidRPr="00727054" w:rsidRDefault="00AD3291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2.2.1 Initial MRP results</w:t>
      </w:r>
      <w:r w:rsidR="00423924">
        <w:rPr>
          <w:rFonts w:eastAsia="宋体"/>
          <w:szCs w:val="18"/>
          <w:lang w:val="sv-SE" w:eastAsia="zh-CN"/>
        </w:rPr>
        <w:t xml:space="preserve"> </w:t>
      </w:r>
      <w:r w:rsidR="00423924">
        <w:rPr>
          <w:rFonts w:eastAsia="宋体" w:hint="eastAsia"/>
          <w:szCs w:val="18"/>
          <w:lang w:val="sv-SE" w:eastAsia="zh-CN"/>
        </w:rPr>
        <w:t>w</w:t>
      </w:r>
      <w:r w:rsidR="00423924">
        <w:rPr>
          <w:rFonts w:eastAsia="宋体"/>
          <w:szCs w:val="18"/>
          <w:lang w:val="sv-SE" w:eastAsia="zh-CN"/>
        </w:rPr>
        <w:t>ith RB in both CCs</w:t>
      </w:r>
    </w:p>
    <w:p w14:paraId="346B6047" w14:textId="0BC1D998" w:rsidR="0001670B" w:rsidRDefault="00FF2CFF" w:rsidP="000167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MPR results for contiguous </w:t>
      </w:r>
      <w:r w:rsidR="0001670B">
        <w:rPr>
          <w:rFonts w:eastAsiaTheme="minorEastAsia" w:hint="eastAsia"/>
          <w:lang w:eastAsia="zh-CN"/>
        </w:rPr>
        <w:t>R</w:t>
      </w:r>
      <w:r w:rsidR="0001670B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 xml:space="preserve"> allocation for CP-OFDM/DFT-S-OFDM are given in below tables</w:t>
      </w:r>
      <w:r w:rsidR="00EA4A7F">
        <w:rPr>
          <w:rFonts w:eastAsiaTheme="minorEastAsia"/>
          <w:lang w:eastAsia="zh-CN"/>
        </w:rPr>
        <w:t xml:space="preserve">. And the </w:t>
      </w:r>
      <w:r w:rsidR="00EA4A7F" w:rsidRPr="00BE53BE">
        <w:rPr>
          <w:rFonts w:eastAsiaTheme="minorEastAsia"/>
          <w:lang w:eastAsia="zh-CN"/>
        </w:rPr>
        <w:t>RBs are</w:t>
      </w:r>
      <w:r w:rsidRPr="00BE53BE">
        <w:rPr>
          <w:rFonts w:eastAsiaTheme="minorEastAsia"/>
          <w:lang w:eastAsia="zh-CN"/>
        </w:rPr>
        <w:t xml:space="preserve"> </w:t>
      </w:r>
      <w:r w:rsidR="0001670B" w:rsidRPr="00BE53BE">
        <w:rPr>
          <w:rFonts w:eastAsiaTheme="minorEastAsia"/>
          <w:lang w:eastAsia="zh-CN"/>
        </w:rPr>
        <w:t xml:space="preserve">configured </w:t>
      </w:r>
      <w:r w:rsidR="00EA4A7F" w:rsidRPr="00BE53BE">
        <w:rPr>
          <w:rFonts w:eastAsiaTheme="minorEastAsia"/>
          <w:lang w:eastAsia="zh-CN"/>
        </w:rPr>
        <w:t>in</w:t>
      </w:r>
      <w:r w:rsidR="0001670B" w:rsidRPr="00BE53BE">
        <w:rPr>
          <w:rFonts w:eastAsiaTheme="minorEastAsia"/>
          <w:lang w:eastAsia="zh-CN"/>
        </w:rPr>
        <w:t xml:space="preserve"> both CCs</w:t>
      </w:r>
      <w:r w:rsidR="002A31EB" w:rsidRPr="00BE53BE">
        <w:rPr>
          <w:rFonts w:eastAsiaTheme="minorEastAsia"/>
          <w:lang w:eastAsia="zh-CN"/>
        </w:rPr>
        <w:t xml:space="preserve"> which means the EVM/IBE are not verified in the simulation</w:t>
      </w:r>
      <w:r w:rsidR="00EA4A7F" w:rsidRPr="00BE53BE">
        <w:rPr>
          <w:rFonts w:eastAsiaTheme="minorEastAsia"/>
          <w:lang w:eastAsia="zh-CN"/>
        </w:rPr>
        <w:t>.</w:t>
      </w:r>
      <w:r w:rsidR="009A4FFC">
        <w:rPr>
          <w:rFonts w:eastAsiaTheme="minorEastAsia"/>
          <w:lang w:eastAsia="zh-CN"/>
        </w:rPr>
        <w:t xml:space="preserve"> The IMD impacts have been accounted in the simulation.</w:t>
      </w:r>
    </w:p>
    <w:p w14:paraId="45D114BC" w14:textId="77777777" w:rsidR="00E02BA5" w:rsidRDefault="00E02BA5" w:rsidP="00E02B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7772EFCC" w14:textId="21B17E02" w:rsidR="00A813DF" w:rsidRPr="00A813DF" w:rsidRDefault="00A813DF" w:rsidP="00A813D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class B or C</w:t>
      </w:r>
    </w:p>
    <w:p w14:paraId="01154904" w14:textId="2AB4DC44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89ED454" w14:textId="585BEECD" w:rsidR="00E02BA5" w:rsidRDefault="00384DB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 w:rsidR="00E02BA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="00E02BA5"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04464FE" w14:textId="77777777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4FB687FF" w14:textId="06C38C62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scs</w:t>
      </w:r>
      <w:proofErr w:type="spellEnd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15khz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30khz</w:t>
      </w:r>
    </w:p>
    <w:p w14:paraId="288C2DD6" w14:textId="1A83C644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LO number </w:t>
      </w:r>
      <w:r w:rsidR="00397211">
        <w:rPr>
          <w:rFonts w:ascii="Times New Roman" w:eastAsiaTheme="minorEastAsia" w:hAnsi="Times New Roman"/>
          <w:sz w:val="20"/>
          <w:szCs w:val="20"/>
          <w:lang w:val="en-GB" w:eastAsia="zh-CN"/>
        </w:rPr>
        <w:t>is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1LO+TxD</w:t>
      </w:r>
    </w:p>
    <w:p w14:paraId="24C7294F" w14:textId="19C19C95" w:rsidR="00E02BA5" w:rsidRPr="00BD05C4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346E6B">
        <w:rPr>
          <w:rFonts w:ascii="Times New Roman" w:eastAsiaTheme="minorEastAsia" w:hAnsi="Times New Roman"/>
          <w:sz w:val="20"/>
          <w:szCs w:val="20"/>
          <w:lang w:val="en-GB" w:eastAsia="zh-CN"/>
        </w:rPr>
        <w:t>are same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404F85E9" w14:textId="77777777" w:rsidR="00E02BA5" w:rsidRPr="00E02BA5" w:rsidRDefault="00E02BA5" w:rsidP="0001670B">
      <w:pPr>
        <w:rPr>
          <w:rFonts w:eastAsiaTheme="minorEastAsia"/>
          <w:lang w:eastAsia="zh-CN"/>
        </w:rPr>
      </w:pPr>
    </w:p>
    <w:p w14:paraId="1681CBE4" w14:textId="6157855F" w:rsidR="008E509A" w:rsidRPr="0001670B" w:rsidRDefault="008E509A" w:rsidP="008E509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4 CP-OFDM contig RB allocation</w:t>
      </w:r>
      <w:r w:rsidR="00D93DA1" w:rsidRPr="00D93DA1">
        <w:rPr>
          <w:rFonts w:eastAsiaTheme="minorEastAsia"/>
          <w:lang w:eastAsia="zh-CN"/>
        </w:rPr>
        <w:t xml:space="preserve"> </w:t>
      </w:r>
      <w:r w:rsidR="00D93DA1">
        <w:rPr>
          <w:rFonts w:eastAsiaTheme="minorEastAsia"/>
          <w:lang w:eastAsia="zh-CN"/>
        </w:rPr>
        <w:t>in two CCs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2917" w:type="dxa"/>
        <w:jc w:val="center"/>
        <w:tblLook w:val="04A0" w:firstRow="1" w:lastRow="0" w:firstColumn="1" w:lastColumn="0" w:noHBand="0" w:noVBand="1"/>
      </w:tblPr>
      <w:tblGrid>
        <w:gridCol w:w="788"/>
        <w:gridCol w:w="785"/>
        <w:gridCol w:w="972"/>
        <w:gridCol w:w="1188"/>
        <w:gridCol w:w="1017"/>
        <w:gridCol w:w="1187"/>
        <w:gridCol w:w="677"/>
        <w:gridCol w:w="1370"/>
        <w:gridCol w:w="1019"/>
        <w:gridCol w:w="848"/>
        <w:gridCol w:w="1017"/>
        <w:gridCol w:w="1019"/>
        <w:gridCol w:w="1023"/>
        <w:gridCol w:w="7"/>
      </w:tblGrid>
      <w:tr w:rsidR="002B7860" w:rsidRPr="002B7860" w14:paraId="7DCAA0D5" w14:textId="77777777" w:rsidTr="00FC1FC2">
        <w:trPr>
          <w:trHeight w:val="228"/>
          <w:jc w:val="center"/>
        </w:trPr>
        <w:tc>
          <w:tcPr>
            <w:tcW w:w="12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0D81C84" w14:textId="0FF558E7" w:rsidR="002B7860" w:rsidRPr="002B7860" w:rsidRDefault="002B7860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B</w:t>
            </w:r>
          </w:p>
        </w:tc>
      </w:tr>
      <w:tr w:rsidR="003625AA" w:rsidRPr="00852008" w14:paraId="31DB8E59" w14:textId="77777777" w:rsidTr="00FC1FC2">
        <w:trPr>
          <w:gridAfter w:val="1"/>
          <w:wAfter w:w="10" w:type="dxa"/>
          <w:trHeight w:val="228"/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9DED0D3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3FE10A9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01DFC29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95FA2CA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4F4D674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FD40D63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12625D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D5443A0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7271849" w14:textId="70A75B7F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44A98201" w14:textId="77777777" w:rsidTr="00FC1FC2">
        <w:trPr>
          <w:gridAfter w:val="1"/>
          <w:wAfter w:w="13" w:type="dxa"/>
          <w:trHeight w:val="228"/>
          <w:jc w:val="center"/>
        </w:trPr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84CF4E0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B5B1DD3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940996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40827B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0DA6AFF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64788F5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5E146B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14218A1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FB77E1A" w14:textId="2C10A6EC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D6D8C55" w14:textId="15E06834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EAD5281" w14:textId="5D0A5CC5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A42C621" w14:textId="7195CF26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EB79A5B" w14:textId="1B38DFFD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2DED68C3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C07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E17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C9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DED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16F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6C9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216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E441" w14:textId="0604E021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67B6" w14:textId="757CD78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56D2C" w14:textId="5165B54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A0E16" w14:textId="45E75CA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B2834" w14:textId="57DA249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20DEE" w14:textId="66B9CD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FC1FC2" w:rsidRPr="00852008" w14:paraId="623262D0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B9B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4FC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AE6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314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7F4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998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24D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FA75" w14:textId="04CE9A29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CB4E6" w14:textId="011A213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4CEDE" w14:textId="62794E1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10978" w14:textId="62B4AB2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50CDF" w14:textId="4816FFB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B9D67" w14:textId="355BDA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FC1FC2" w:rsidRPr="00852008" w14:paraId="2583D2A4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C31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468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364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FCB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E30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89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76F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244A" w14:textId="728A5D8F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A7B42" w14:textId="1FE6D35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76C12" w14:textId="75460EF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9A0E4" w14:textId="1BB8DE3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E2711" w14:textId="1E31BEB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D81A8" w14:textId="756E716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FC1FC2" w:rsidRPr="00852008" w14:paraId="6165803E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916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F71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51B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A94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F3C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4E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D10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F732" w14:textId="087184BC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0A205" w14:textId="2901977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479A6" w14:textId="3D1BC33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BBB5B" w14:textId="6D1CBD7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F7B09" w14:textId="029C753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FCE2E" w14:textId="474883E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FC1FC2" w:rsidRPr="00852008" w14:paraId="45F8F94A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B9F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303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33E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B02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D1D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E5F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008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40E6" w14:textId="735F1F5F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6FE89" w14:textId="43F85FF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F9FF7" w14:textId="2A85DEDF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8AA88" w14:textId="6CC3D29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32183" w14:textId="2F7228C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96D0B" w14:textId="4992DF9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FC1FC2" w:rsidRPr="00852008" w14:paraId="4AE2B820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71D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E6E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138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541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E05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0A3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20E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A6EB" w14:textId="6B1234A4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7EDC" w14:textId="22995FE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67106" w14:textId="710100E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C85F" w14:textId="4E8C6B8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5D282" w14:textId="7C06943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99194" w14:textId="2371620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2920EF" w:rsidRPr="00852008" w14:paraId="0C1E73E8" w14:textId="77777777" w:rsidTr="00FC1FC2">
        <w:trPr>
          <w:gridAfter w:val="1"/>
          <w:wAfter w:w="10" w:type="dxa"/>
          <w:trHeight w:val="215"/>
          <w:jc w:val="center"/>
        </w:trPr>
        <w:tc>
          <w:tcPr>
            <w:tcW w:w="7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28944F" w14:textId="35F1C440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CE6E05" w14:textId="4FCA117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5F8F0F" w14:textId="160DC0A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FFF2BE" w14:textId="28A585A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11010A7" w14:textId="7104A16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05BC842" w14:textId="59B172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FC1FC2" w:rsidRPr="00852008" w14:paraId="6EB0FCFA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89E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3A7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451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E2A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28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526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16B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D6B4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59538" w14:textId="0785FA4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A5404" w14:textId="39DF2D1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61304" w14:textId="41D1A72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5A24" w14:textId="2305FD7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3012E" w14:textId="37D9EC4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7E2244EF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F6A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845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013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98A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29E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0CF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1FF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7A0A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ACAF6" w14:textId="3E4AAAD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00A2" w14:textId="51892A1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A0259" w14:textId="162167D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8CC59" w14:textId="1A9A4E2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45F21" w14:textId="2CB4B88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22384A0C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7DC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5BE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C00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954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6CD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1A9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072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12C8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B0781" w14:textId="2C172F9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DA98" w14:textId="108A727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E770" w14:textId="2A558C8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494F1" w14:textId="2EFC0B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2D8EA" w14:textId="165E8B2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71FCFABE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7B5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8B7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803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B27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50D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A77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460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92A7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3E2F5" w14:textId="440C0C9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6CA04" w14:textId="1D4AC42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0BC6B" w14:textId="5854162F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91ADB" w14:textId="2CE3F93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8100F" w14:textId="40DD962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3.1</w:t>
            </w:r>
          </w:p>
        </w:tc>
      </w:tr>
      <w:tr w:rsidR="00FC1FC2" w:rsidRPr="00852008" w14:paraId="7FF804FA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4F6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BA9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3BA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7F9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6CD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81C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7B5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A0BA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F2EFA" w14:textId="0FD5BC0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9E398" w14:textId="159AD69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D0F98" w14:textId="702769B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BF7BC" w14:textId="330EC1C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BC602" w14:textId="582BFF2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75378759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B3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B69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BF1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690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A21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D5F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AE8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B780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4AA62" w14:textId="2AE74BB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91F75" w14:textId="064F695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8ABA3" w14:textId="2F89169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D67C7" w14:textId="393516A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315C9" w14:textId="44B285B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FC1FC2" w:rsidRPr="00852008" w14:paraId="02EF2702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5E8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9BB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1E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A72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0F0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8E0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754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7990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97640" w14:textId="0FC0AC2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A5CA6" w14:textId="6D99128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3F9E" w14:textId="2467E3D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27F25" w14:textId="409D58A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473E6" w14:textId="6F5E971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FC1FC2" w:rsidRPr="00852008" w14:paraId="53F9241A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332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EDD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A9B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67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56F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9AC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661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56DB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70F73" w14:textId="1AD755C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87A4D" w14:textId="52036A7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8DFC5" w14:textId="681864F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D75E4" w14:textId="0AE757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05FD5" w14:textId="6818043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2920EF" w:rsidRPr="00852008" w14:paraId="070E18C4" w14:textId="77777777" w:rsidTr="00FC1FC2">
        <w:trPr>
          <w:gridAfter w:val="1"/>
          <w:wAfter w:w="10" w:type="dxa"/>
          <w:trHeight w:val="215"/>
          <w:jc w:val="center"/>
        </w:trPr>
        <w:tc>
          <w:tcPr>
            <w:tcW w:w="7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45D9EE8" w14:textId="1F2D6693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6A5F5AA" w14:textId="7C675D7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CE23E5" w14:textId="24799F1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A43D751" w14:textId="68D9B8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7A81113" w14:textId="03949E0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5A3C6CA" w14:textId="777FDD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3.1</w:t>
            </w:r>
          </w:p>
        </w:tc>
      </w:tr>
      <w:tr w:rsidR="0070500A" w:rsidRPr="002B7860" w14:paraId="3F9D885B" w14:textId="77777777" w:rsidTr="00FC1FC2">
        <w:trPr>
          <w:trHeight w:val="228"/>
          <w:jc w:val="center"/>
        </w:trPr>
        <w:tc>
          <w:tcPr>
            <w:tcW w:w="12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20D9F1A" w14:textId="2BA518F3" w:rsidR="0070500A" w:rsidRPr="002B7860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70500A" w:rsidRPr="00852008" w14:paraId="6F18CFAE" w14:textId="77777777" w:rsidTr="00FC1FC2">
        <w:trPr>
          <w:gridAfter w:val="1"/>
          <w:wAfter w:w="10" w:type="dxa"/>
          <w:trHeight w:val="228"/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984D1B8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76E3E56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B5A2F7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DDB302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CD45A0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98DDDE3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2861B51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DD2C1B4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95DD09D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617739A7" w14:textId="77777777" w:rsidTr="00FC1FC2">
        <w:trPr>
          <w:gridAfter w:val="1"/>
          <w:wAfter w:w="13" w:type="dxa"/>
          <w:trHeight w:val="228"/>
          <w:jc w:val="center"/>
        </w:trPr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5E42C57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D85CF43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16D0605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E8CCEF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AEDFD07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710E110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9715C0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2A592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BAB881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E916A9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BB2390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F43BC01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4905E1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366FFD9A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AE9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3B5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218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BA2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FA4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77C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CC6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5CF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4423B" w14:textId="7F64E2A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D843C" w14:textId="5C577FE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6D17C" w14:textId="23D3728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F33CE" w14:textId="01DE61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30A53" w14:textId="4B568E4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FC1FC2" w:rsidRPr="00852008" w14:paraId="3473B92D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C28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91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E1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F56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79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D7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95F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1C4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C689C" w14:textId="529E195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5D999" w14:textId="163FB2C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9B3E0" w14:textId="24BADD7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6646E" w14:textId="2FCE7E7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79173" w14:textId="1FD64E1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FC1FC2" w:rsidRPr="00852008" w14:paraId="03E3781B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C95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E2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FAE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89D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D45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5E3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E51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17B3" w14:textId="6D400455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98D8D" w14:textId="7B7F487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2993" w14:textId="5D0BAAD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AD97" w14:textId="23A6AB9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354BF" w14:textId="4C11886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6E387" w14:textId="57AA113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FC1FC2" w:rsidRPr="00852008" w14:paraId="1C4E9652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50E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082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6DE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288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113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72E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F48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66E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FEBCD" w14:textId="326316E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61413" w14:textId="1E71ED3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D1FCE" w14:textId="13A710C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9E1E6" w14:textId="0B3B976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1A01" w14:textId="082C46F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FC1FC2" w:rsidRPr="00852008" w14:paraId="33EE1632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883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FB0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D82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19A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968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71E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CC9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560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E50FE" w14:textId="25AAADC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5E9A1" w14:textId="1FD9421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098A9" w14:textId="6CC88EC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D56B2" w14:textId="6519FA6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3D98E" w14:textId="30A8FFF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6F048B" w:rsidRPr="00852008" w14:paraId="33125B4F" w14:textId="77777777" w:rsidTr="00FC1FC2">
        <w:trPr>
          <w:gridAfter w:val="1"/>
          <w:wAfter w:w="10" w:type="dxa"/>
          <w:trHeight w:val="215"/>
          <w:jc w:val="center"/>
        </w:trPr>
        <w:tc>
          <w:tcPr>
            <w:tcW w:w="7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807275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57D083A" w14:textId="5E6F79F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B167D2" w14:textId="75A617F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8E8B975" w14:textId="7FF37EB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1F92FF" w14:textId="3B51B7C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572425" w14:textId="49034FA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FC1FC2" w:rsidRPr="00852008" w14:paraId="66409603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4E6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E31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F45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CA5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B88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0B5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311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394C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FACBB" w14:textId="1F1308F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27C37" w14:textId="384BC30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4349B" w14:textId="4D85881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2E412" w14:textId="16C3663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3E22" w14:textId="6135808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03BC3C10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CE0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B8D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3B2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52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FFD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F6C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01D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7A6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437C2" w14:textId="5C91BE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BE07F" w14:textId="5E4032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0575D" w14:textId="5FD86E4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4909B" w14:textId="0D0A790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C7409" w14:textId="65D0B01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73962B0E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ED8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B5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D0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693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95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1C7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540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3C42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B0591" w14:textId="120154C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16776" w14:textId="581F178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B0744" w14:textId="3BD5CAA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276AD" w14:textId="13CCBFF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F7C73" w14:textId="30EC2E6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29908F5B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ABC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B62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0A7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442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CDA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535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32B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DD6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E8836" w14:textId="6FBD2BE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C643F" w14:textId="474A8B9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E9C8D" w14:textId="11D938A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8BAFF" w14:textId="5560407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A8015" w14:textId="68967D4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1CEAC8D3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54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EAE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7F5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FB9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47D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CC3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E6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7343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C72FB" w14:textId="705121B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3F0E8" w14:textId="7388A07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DD970" w14:textId="5B8197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5968" w14:textId="15AC5C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1BBB5" w14:textId="106CD6D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FC1FC2" w:rsidRPr="00852008" w14:paraId="1E749E51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17B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029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834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4DC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99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F4B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1D5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A564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9394A" w14:textId="3A7B604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783EE" w14:textId="2A288F8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D1634" w14:textId="7116254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9B371" w14:textId="79A1C1D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5B4C4" w14:textId="4D96C21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FC1FC2" w:rsidRPr="00852008" w14:paraId="3F79F51C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5E7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01A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B16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B15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9EB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98C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7F5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D23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11432" w14:textId="2BA14DA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089A6" w14:textId="662D540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63B8" w14:textId="73FCEE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76F73" w14:textId="4954992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B4DF2" w14:textId="4D8546A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FC1FC2" w:rsidRPr="00852008" w14:paraId="38364805" w14:textId="77777777" w:rsidTr="00FC1FC2">
        <w:trPr>
          <w:gridAfter w:val="1"/>
          <w:wAfter w:w="13" w:type="dxa"/>
          <w:trHeight w:val="21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15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2E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68D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CB7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238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80F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16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3D2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17CF6" w14:textId="0CF4B02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3AE4E" w14:textId="22161A6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29E03" w14:textId="44FF227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8AFE" w14:textId="0ADA8C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50B11" w14:textId="7D46E6A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6F048B" w:rsidRPr="00852008" w14:paraId="21606F44" w14:textId="77777777" w:rsidTr="00FC1FC2">
        <w:trPr>
          <w:gridAfter w:val="1"/>
          <w:wAfter w:w="10" w:type="dxa"/>
          <w:trHeight w:val="215"/>
          <w:jc w:val="center"/>
        </w:trPr>
        <w:tc>
          <w:tcPr>
            <w:tcW w:w="7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0AFCB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8D19D9" w14:textId="240AA6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C2563DD" w14:textId="47A05C4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174DA71" w14:textId="6E00C2B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AED13FD" w14:textId="2E3BE0A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424C32D" w14:textId="4A25E9E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</w:tbl>
    <w:p w14:paraId="54F008DF" w14:textId="3CB6FAD3" w:rsidR="00E6705B" w:rsidRDefault="00E6705B" w:rsidP="00E6705B">
      <w:pPr>
        <w:rPr>
          <w:rFonts w:eastAsiaTheme="minorEastAsia"/>
          <w:lang w:eastAsia="zh-CN"/>
        </w:rPr>
      </w:pPr>
    </w:p>
    <w:p w14:paraId="6FDA8FC6" w14:textId="1AB2728F" w:rsidR="00465724" w:rsidRPr="008E509A" w:rsidRDefault="008E509A" w:rsidP="008E509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5 DFT-S-OFDM contig RB allocation</w:t>
      </w:r>
      <w:r w:rsidR="00D93DA1">
        <w:rPr>
          <w:rFonts w:eastAsiaTheme="minorEastAsia"/>
          <w:lang w:eastAsia="zh-CN"/>
        </w:rPr>
        <w:t xml:space="preserve"> in two CCs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2849" w:type="dxa"/>
        <w:jc w:val="center"/>
        <w:tblLook w:val="04A0" w:firstRow="1" w:lastRow="0" w:firstColumn="1" w:lastColumn="0" w:noHBand="0" w:noVBand="1"/>
      </w:tblPr>
      <w:tblGrid>
        <w:gridCol w:w="784"/>
        <w:gridCol w:w="781"/>
        <w:gridCol w:w="968"/>
        <w:gridCol w:w="1182"/>
        <w:gridCol w:w="1013"/>
        <w:gridCol w:w="1181"/>
        <w:gridCol w:w="675"/>
        <w:gridCol w:w="1358"/>
        <w:gridCol w:w="1014"/>
        <w:gridCol w:w="844"/>
        <w:gridCol w:w="1013"/>
        <w:gridCol w:w="1014"/>
        <w:gridCol w:w="1022"/>
      </w:tblGrid>
      <w:tr w:rsidR="0077161B" w:rsidRPr="002B7860" w14:paraId="4C34EB46" w14:textId="77777777" w:rsidTr="00FC1FC2">
        <w:trPr>
          <w:trHeight w:val="212"/>
          <w:jc w:val="center"/>
        </w:trPr>
        <w:tc>
          <w:tcPr>
            <w:tcW w:w="128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661ACF4" w14:textId="1008AB89" w:rsidR="0077161B" w:rsidRPr="002B7860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B</w:t>
            </w:r>
          </w:p>
        </w:tc>
      </w:tr>
      <w:tr w:rsidR="0077161B" w:rsidRPr="00852008" w14:paraId="67FAD4AD" w14:textId="77777777" w:rsidTr="00FC1FC2">
        <w:trPr>
          <w:trHeight w:val="212"/>
          <w:jc w:val="center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532C615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7E5CB7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AE0F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D55CDB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FC262E3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588425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1D2459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AC3F2D8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A48052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4456E4E5" w14:textId="77777777" w:rsidTr="00FC1FC2">
        <w:trPr>
          <w:trHeight w:val="212"/>
          <w:jc w:val="center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CBDE870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C8AC04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FED7A8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8A4118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94195E0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41F9BC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BA8D0C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65D485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3AC1AD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8EE55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101847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24389E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40DE6A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36B51BED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CB5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988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987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83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BB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E3C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30A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C386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DB662" w14:textId="2B8AA26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AAB1C" w14:textId="0085035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4562" w14:textId="09DDE3B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9B651" w14:textId="2076C04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029D" w14:textId="06BB110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FC1FC2" w:rsidRPr="00852008" w14:paraId="1C91BEEE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133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D13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24D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26E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BED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FE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971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EB34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32886" w14:textId="51887E8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4F41" w14:textId="7C6B392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61C2" w14:textId="387D6EF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0D97" w14:textId="3F1761E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049F4" w14:textId="7F14E3F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131A10F0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672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5A4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FD9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280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A2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F72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115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7BCA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CB7AB" w14:textId="5F7B5CC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EF94D" w14:textId="1AA2AEC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F0B8A" w14:textId="6E1817D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A7DAF" w14:textId="2D58074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602B" w14:textId="251CC74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15904D87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8D5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5D3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5D1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736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547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4FF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33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3568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5B45E" w14:textId="5C14B78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4EF8" w14:textId="21D137E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34B3F" w14:textId="725AFA9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A90D9" w14:textId="274CC3A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389F6" w14:textId="46FBCD0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FC1FC2" w:rsidRPr="00852008" w14:paraId="577EBB06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FF7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81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24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EA1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0B5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99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E5A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5DB6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AD661" w14:textId="44F5E8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EF0C0" w14:textId="28F3B6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6C15A" w14:textId="28BED03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47E19" w14:textId="3B458C9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66E36" w14:textId="762F5DC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FC1FC2" w:rsidRPr="00852008" w14:paraId="5EF37999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B1D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6B0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2CD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BFA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1BD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4E8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B24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9687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38420" w14:textId="122ED00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07341" w14:textId="28F0545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23DDD" w14:textId="26DFA03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BF211" w14:textId="6C1209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26B83" w14:textId="0B15141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6F048B" w:rsidRPr="00852008" w14:paraId="065C4A99" w14:textId="77777777" w:rsidTr="00FC1FC2">
        <w:trPr>
          <w:trHeight w:val="202"/>
          <w:jc w:val="center"/>
        </w:trPr>
        <w:tc>
          <w:tcPr>
            <w:tcW w:w="7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8CC9E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D2AB5A0" w14:textId="42B145D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A86ADFD" w14:textId="25D0665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BCDAE36" w14:textId="46F3551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A1054B" w14:textId="0014881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854C027" w14:textId="2EB56BF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FC1FC2" w:rsidRPr="00852008" w14:paraId="68C2EB79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8C6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F7F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3AF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AC3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802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D9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41E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4E3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BE51B" w14:textId="00FBB08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11514" w14:textId="52AF412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252B2" w14:textId="2863F59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B3383" w14:textId="1DD0DD6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3C896" w14:textId="70C95E9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063BFD0E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660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426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7EA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5FF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B4B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C7A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F1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D0C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F0D3A" w14:textId="783F12A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B46FC" w14:textId="26BBB9A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EEE04" w14:textId="0ACD466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D955" w14:textId="0012D35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76F77" w14:textId="6D43202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018F4D00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A6E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C05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585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DFA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94F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91A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A50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1D4B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839D" w14:textId="433546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6EECF" w14:textId="6DE5E9B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5932" w14:textId="2843DD2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EBB2A" w14:textId="4E88330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F1898" w14:textId="5A1B6CA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396AAEFC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9AF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F44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4BC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469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0B1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512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CAB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92E4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F0887" w14:textId="692481A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6D266" w14:textId="388F0A4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2651A" w14:textId="628B515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D6C50" w14:textId="15BC4B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1190D" w14:textId="73B79EF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FC1FC2" w:rsidRPr="00852008" w14:paraId="443C8878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DA4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CE3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76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D07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C9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FE6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91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5E5C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E38F" w14:textId="665AA50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3D39F" w14:textId="3E7AC17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A392D" w14:textId="065C884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58F2" w14:textId="26E4354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147CE" w14:textId="1BDBB9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08875820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4D3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21B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02F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418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A22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7E0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98A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0DA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301CE" w14:textId="5779C07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92DE1" w14:textId="74D8CA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1D5C0" w14:textId="3BDB935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1E565" w14:textId="71B04A4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A017A" w14:textId="131F09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FC1FC2" w:rsidRPr="00852008" w14:paraId="7D5DEE4C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7CF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280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85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4EE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9FB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180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B2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35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126F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3F035" w14:textId="28B6569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310D3" w14:textId="76251F6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933E2" w14:textId="0933450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85F03" w14:textId="0EEC12C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1BDE0" w14:textId="119A4CF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FC1FC2" w:rsidRPr="00852008" w14:paraId="2FE4D421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D51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BA6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21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3FE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D14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EEF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11F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3AE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8614B" w14:textId="678686C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96EFC" w14:textId="2EEE4AB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3933C" w14:textId="06B59CC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4EE6" w14:textId="004B9A7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88D2" w14:textId="6F72895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03745A" w:rsidRPr="00852008" w14:paraId="2B431C54" w14:textId="77777777" w:rsidTr="00FC1FC2">
        <w:trPr>
          <w:trHeight w:val="202"/>
          <w:jc w:val="center"/>
        </w:trPr>
        <w:tc>
          <w:tcPr>
            <w:tcW w:w="7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994D37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809EF2" w14:textId="180BF04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A5E7E49" w14:textId="1D0EA17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61F7E39" w14:textId="55548CB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13A4A64" w14:textId="27A6734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444B792" w14:textId="37A1A39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77161B" w:rsidRPr="002B7860" w14:paraId="7AEED7DF" w14:textId="77777777" w:rsidTr="00FC1FC2">
        <w:trPr>
          <w:trHeight w:val="212"/>
          <w:jc w:val="center"/>
        </w:trPr>
        <w:tc>
          <w:tcPr>
            <w:tcW w:w="128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5CED5D9" w14:textId="7AE06C92" w:rsidR="0077161B" w:rsidRPr="002B7860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77161B" w:rsidRPr="00852008" w14:paraId="012CA213" w14:textId="77777777" w:rsidTr="00FC1FC2">
        <w:trPr>
          <w:trHeight w:val="212"/>
          <w:jc w:val="center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7DC7163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EF6A1AF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6A56B5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313243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060724C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DA92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A1FD57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4D70A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FE78D8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1A83FD32" w14:textId="77777777" w:rsidTr="00FC1FC2">
        <w:trPr>
          <w:trHeight w:val="212"/>
          <w:jc w:val="center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852715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DD21607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FA3FB9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0F6FD5C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E628CD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C2B6F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9F2739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49D28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C1E815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9551A4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0DE2C0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64BC34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38FB0F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25FE2193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D57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D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888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9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81E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AD1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6F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004A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D274" w14:textId="4F0CC8A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56F21" w14:textId="387B1D8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5074E" w14:textId="662913A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5E54D" w14:textId="50E46D7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A63A8" w14:textId="6648997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116521DC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D80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2C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7CA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01F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DDA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8B2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CF8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59BE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AC216" w14:textId="0A335FC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ADB1" w14:textId="6FEDA24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84820" w14:textId="0A76F02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3D1E2" w14:textId="0FE8064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7B846" w14:textId="534579C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0AB9A8FF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B2E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909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FBC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D1B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6F6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FAB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1E9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ED3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7E893" w14:textId="2B5EAD8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4AE3" w14:textId="6A33D7C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FA721" w14:textId="61E9CEEC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B6D76" w14:textId="61B4279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324DA" w14:textId="575F053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276049F9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046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4A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FBF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0FA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E96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2B0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62C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CE0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F8755" w14:textId="7357445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7A8D6" w14:textId="75E60DD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F53A" w14:textId="15AD75D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0A9F4" w14:textId="3A8E0A9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E775" w14:textId="76388AF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FC1FC2" w:rsidRPr="00852008" w14:paraId="568EC34D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A07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A1E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65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FE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6CA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4EF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27F4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ADC2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1B774" w14:textId="7237C5D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7BE05" w14:textId="60AEF95D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1C0B4" w14:textId="33A160A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A68AB" w14:textId="5105571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E5991" w14:textId="54EAA2DC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03745A" w:rsidRPr="00852008" w14:paraId="711732EE" w14:textId="77777777" w:rsidTr="00FC1FC2">
        <w:trPr>
          <w:trHeight w:val="202"/>
          <w:jc w:val="center"/>
        </w:trPr>
        <w:tc>
          <w:tcPr>
            <w:tcW w:w="7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E7409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BA56546" w14:textId="4876B0C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2B23C4" w14:textId="0C68C0D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908016C" w14:textId="29BB16A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2B89A9" w14:textId="0960EBF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84D1B24" w14:textId="664A5B9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FC1FC2" w:rsidRPr="00852008" w14:paraId="79A43D14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C22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4F5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DD5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D0F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471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F44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271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EC1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DC117" w14:textId="4DA9AF4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55290" w14:textId="01B588A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D5BE5" w14:textId="2C47B34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B2427" w14:textId="55B4768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6BC58" w14:textId="073395C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783EFFFE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228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3F7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3DB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05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2A84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E67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FC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2A7A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44D9C" w14:textId="61049A8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2117D" w14:textId="08A8F43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5F4F9" w14:textId="54AE1DF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3EB5F" w14:textId="36C0CF8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9592D" w14:textId="1DE6EB8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246F94E0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9BA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0A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E04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D66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B42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01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40F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7F0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CD5C" w14:textId="3EE6605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C4DDE" w14:textId="270A388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3F279" w14:textId="4E276DD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9E7F8" w14:textId="59AE4A1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4F108" w14:textId="0E5D44E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2BDF0024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2E7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63F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172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FDA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91E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71D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D31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44A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E40A" w14:textId="2B28FEA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80DC8" w14:textId="5EBE110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56355" w14:textId="3C9F200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09E21" w14:textId="3F9C0C5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F2157" w14:textId="6091A1F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17A109A3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308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A7E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076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E74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B2B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9A8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F8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2A86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724E8" w14:textId="4DFE99E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FA409" w14:textId="3B64113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B93F" w14:textId="08F4FE9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386C4" w14:textId="39D8972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60816" w14:textId="452B0C3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FC1FC2" w:rsidRPr="00852008" w14:paraId="6483AAF2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7D4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803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5D6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2FE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8C7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696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373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EAB3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AD30E" w14:textId="1F8015B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FAE01" w14:textId="0FCDB36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481B" w14:textId="6168001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23BA7" w14:textId="6DD8100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75BA6" w14:textId="14EBB3B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FC1FC2" w:rsidRPr="00852008" w14:paraId="08CF0C32" w14:textId="77777777" w:rsidTr="00FC1FC2">
        <w:trPr>
          <w:trHeight w:val="20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F63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19F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CF9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5F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04F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3EB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C04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260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5F05B" w14:textId="3159240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2A3E8" w14:textId="43C715A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6D4BF" w14:textId="47957E1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C7895" w14:textId="4D13A9A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B3C4" w14:textId="065F347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FC1FC2" w:rsidRPr="00852008" w14:paraId="32B65F03" w14:textId="77777777" w:rsidTr="00FC1FC2">
        <w:trPr>
          <w:trHeight w:val="212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912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B82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478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D95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77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CE7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648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273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B6910" w14:textId="0D6CB52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A681A" w14:textId="1E6ED05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6665" w14:textId="1C3C844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CE5F8" w14:textId="58AAB73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1430" w14:textId="2843674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03745A" w:rsidRPr="00852008" w14:paraId="55CC313C" w14:textId="77777777" w:rsidTr="00FC1FC2">
        <w:trPr>
          <w:trHeight w:val="202"/>
          <w:jc w:val="center"/>
        </w:trPr>
        <w:tc>
          <w:tcPr>
            <w:tcW w:w="7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67CD6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3EF388" w14:textId="3CDE3F1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0117476" w14:textId="35278B4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AD945C" w14:textId="491723E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6213776" w14:textId="17C8E0C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595986" w14:textId="106340C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</w:tbl>
    <w:p w14:paraId="28271353" w14:textId="1820C3F8" w:rsidR="00465724" w:rsidRDefault="00465724" w:rsidP="00E6705B">
      <w:pPr>
        <w:rPr>
          <w:rFonts w:eastAsiaTheme="minorEastAsia"/>
          <w:lang w:eastAsia="zh-CN"/>
        </w:rPr>
      </w:pPr>
    </w:p>
    <w:p w14:paraId="016ABA77" w14:textId="0A0D714A" w:rsidR="00423924" w:rsidRDefault="00423924" w:rsidP="0042392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2.2.1 Initial MRP results</w:t>
      </w:r>
      <w:r>
        <w:rPr>
          <w:rFonts w:eastAsia="宋体"/>
          <w:szCs w:val="18"/>
          <w:lang w:val="sv-SE" w:eastAsia="zh-CN"/>
        </w:rPr>
        <w:t xml:space="preserve"> </w:t>
      </w:r>
      <w:r>
        <w:rPr>
          <w:rFonts w:eastAsia="宋体" w:hint="eastAsia"/>
          <w:szCs w:val="18"/>
          <w:lang w:val="sv-SE" w:eastAsia="zh-CN"/>
        </w:rPr>
        <w:t>w</w:t>
      </w:r>
      <w:r>
        <w:rPr>
          <w:rFonts w:eastAsia="宋体"/>
          <w:szCs w:val="18"/>
          <w:lang w:val="sv-SE" w:eastAsia="zh-CN"/>
        </w:rPr>
        <w:t>ith RB in one CC</w:t>
      </w:r>
    </w:p>
    <w:p w14:paraId="40BFDD47" w14:textId="76B5A215" w:rsidR="00DA6E54" w:rsidRDefault="002A31EB" w:rsidP="00DA6E54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</w:t>
      </w:r>
      <w:r>
        <w:rPr>
          <w:rFonts w:eastAsiaTheme="minorEastAsia"/>
          <w:lang w:val="sv-SE" w:eastAsia="zh-CN"/>
        </w:rPr>
        <w:t xml:space="preserve">o further check the EVM /IBE impacts in contiguous CA, below </w:t>
      </w:r>
      <w:r w:rsidR="00D93DA1">
        <w:rPr>
          <w:rFonts w:eastAsiaTheme="minorEastAsia"/>
          <w:lang w:val="sv-SE" w:eastAsia="zh-CN"/>
        </w:rPr>
        <w:t xml:space="preserve">Table 6 and 7 </w:t>
      </w:r>
      <w:r>
        <w:rPr>
          <w:rFonts w:eastAsiaTheme="minorEastAsia"/>
          <w:lang w:val="sv-SE" w:eastAsia="zh-CN"/>
        </w:rPr>
        <w:t>give the simulation results</w:t>
      </w:r>
      <w:r w:rsidR="00D93DA1">
        <w:rPr>
          <w:rFonts w:eastAsiaTheme="minorEastAsia"/>
          <w:lang w:val="sv-SE" w:eastAsia="zh-CN"/>
        </w:rPr>
        <w:t xml:space="preserve"> for CP-OFDM and DFT-S-OFDM respectively</w:t>
      </w:r>
      <w:r>
        <w:rPr>
          <w:rFonts w:eastAsiaTheme="minorEastAsia"/>
          <w:lang w:val="sv-SE" w:eastAsia="zh-CN"/>
        </w:rPr>
        <w:t xml:space="preserve"> when only CC1 is configured with PRBs.</w:t>
      </w:r>
      <w:r w:rsidR="0075620E">
        <w:rPr>
          <w:rFonts w:eastAsiaTheme="minorEastAsia"/>
          <w:lang w:val="sv-SE" w:eastAsia="zh-CN"/>
        </w:rPr>
        <w:t xml:space="preserve"> </w:t>
      </w:r>
      <w:r w:rsidR="0075620E">
        <w:rPr>
          <w:rFonts w:eastAsiaTheme="minorEastAsia" w:hint="eastAsia"/>
          <w:lang w:val="sv-SE" w:eastAsia="zh-CN"/>
        </w:rPr>
        <w:t>T</w:t>
      </w:r>
      <w:r w:rsidR="0075620E">
        <w:rPr>
          <w:rFonts w:eastAsiaTheme="minorEastAsia"/>
          <w:lang w:val="sv-SE" w:eastAsia="zh-CN"/>
        </w:rPr>
        <w:t>he assumptions are similar as two CC cases.</w:t>
      </w:r>
    </w:p>
    <w:p w14:paraId="3C171D46" w14:textId="66CBD4A3" w:rsidR="00D93DA1" w:rsidRPr="00D93DA1" w:rsidRDefault="00D93DA1" w:rsidP="00D93D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5 CP-OFDM contig RB allocation in one CC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2963" w:type="dxa"/>
        <w:jc w:val="center"/>
        <w:tblLook w:val="04A0" w:firstRow="1" w:lastRow="0" w:firstColumn="1" w:lastColumn="0" w:noHBand="0" w:noVBand="1"/>
      </w:tblPr>
      <w:tblGrid>
        <w:gridCol w:w="791"/>
        <w:gridCol w:w="788"/>
        <w:gridCol w:w="976"/>
        <w:gridCol w:w="1193"/>
        <w:gridCol w:w="1021"/>
        <w:gridCol w:w="1192"/>
        <w:gridCol w:w="681"/>
        <w:gridCol w:w="1371"/>
        <w:gridCol w:w="1023"/>
        <w:gridCol w:w="851"/>
        <w:gridCol w:w="1021"/>
        <w:gridCol w:w="1023"/>
        <w:gridCol w:w="1026"/>
        <w:gridCol w:w="7"/>
      </w:tblGrid>
      <w:tr w:rsidR="00DA6E54" w:rsidRPr="002B7860" w14:paraId="0BBD1C83" w14:textId="77777777" w:rsidTr="00FC1FC2">
        <w:trPr>
          <w:trHeight w:val="229"/>
          <w:jc w:val="center"/>
        </w:trPr>
        <w:tc>
          <w:tcPr>
            <w:tcW w:w="129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5348AC9" w14:textId="77777777" w:rsidR="00DA6E54" w:rsidRPr="002B7860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B</w:t>
            </w:r>
          </w:p>
        </w:tc>
      </w:tr>
      <w:tr w:rsidR="00DA6E54" w:rsidRPr="00852008" w14:paraId="08E0364A" w14:textId="77777777" w:rsidTr="00FC1FC2">
        <w:trPr>
          <w:gridAfter w:val="1"/>
          <w:wAfter w:w="9" w:type="dxa"/>
          <w:trHeight w:val="229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0FB78B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A542933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9BD8670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6DB225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FC26C6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0C4A53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303495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021229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239A79E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DA6E54" w:rsidRPr="00852008" w14:paraId="3789A772" w14:textId="77777777" w:rsidTr="00FC1FC2">
        <w:trPr>
          <w:gridAfter w:val="1"/>
          <w:wAfter w:w="12" w:type="dxa"/>
          <w:trHeight w:val="229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C8F58D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2505DD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02DC9BE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A14B6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1D7606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E9B088B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CA3994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B3B4DD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D27363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4577310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9E5DE3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289CC2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B6AB40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910F6F" w:rsidRPr="00852008" w14:paraId="566B67B5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982A7" w14:textId="1A8E6F5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60A06" w14:textId="3C1FCA1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5B5A" w14:textId="6AFC2E86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C5700" w14:textId="5C24743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6388" w14:textId="13C7D5F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12BA8" w14:textId="6450F25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77F0" w14:textId="799EB27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1CF6" w14:textId="68A57703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5DCFD" w14:textId="162B4AB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BA4A9" w14:textId="15DEADD8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8BD8F" w14:textId="1ABFFD0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D12CF" w14:textId="5259D86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74C6B" w14:textId="5BD05E88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7A3ED2F8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6657D" w14:textId="5413EBD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06B56" w14:textId="45AF4A86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B70F" w14:textId="3D2EC34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74BE" w14:textId="59C445C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C8301" w14:textId="526CBA27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A7902" w14:textId="78BA807E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0BAF" w14:textId="2A5DF98A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F6C3" w14:textId="08231852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8DE7" w14:textId="63C7633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CA285" w14:textId="73353C3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ACB9" w14:textId="5C532B7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5F7F8" w14:textId="7DB87F2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6B8DD" w14:textId="29F3CB9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43C91DCF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6862" w14:textId="30C5237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14DD7" w14:textId="569779B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433EE" w14:textId="720E9ED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910FF" w14:textId="4B62FA1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DD0D0" w14:textId="42B07AD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B505" w14:textId="6D6C729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D6B97" w14:textId="50ECD76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537A" w14:textId="5D943CA6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03E12" w14:textId="08D675F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A0EB5" w14:textId="26774B5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0B3F" w14:textId="4992D3B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5365" w14:textId="20D14F1A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0590" w14:textId="18D46BB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2.7</w:t>
            </w:r>
          </w:p>
        </w:tc>
      </w:tr>
      <w:tr w:rsidR="00910F6F" w:rsidRPr="00852008" w14:paraId="1C48A43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96665" w14:textId="2BB2564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DC26" w14:textId="79C31BC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8522" w14:textId="5003C18E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32F57" w14:textId="22148807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C2BE" w14:textId="5C5DD620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DE52" w14:textId="06D010F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CDD3" w14:textId="4F64793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EFEB" w14:textId="41623079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BE32A" w14:textId="2834379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67F19" w14:textId="7644C6C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CECE" w14:textId="478BED2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7DE5" w14:textId="5E16F2D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2717C" w14:textId="316E5ED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23F5235A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4A9B9" w14:textId="4D0CF2C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0077B" w14:textId="04CA047A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DB77" w14:textId="0EA77E51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F3FA5" w14:textId="4AA59B7A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9677F" w14:textId="4E4A7E0C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42B5" w14:textId="1AD26D5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01636" w14:textId="15B8D04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E425" w14:textId="31674C18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D20B5" w14:textId="723873C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C7B40" w14:textId="7ABEA32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10245" w14:textId="7E863E1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0D780" w14:textId="7F0A308E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81974" w14:textId="44F5BD2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48E3EE21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2BF7D" w14:textId="551A636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1253" w14:textId="70656C1E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D3EB" w14:textId="0452E3A4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A914" w14:textId="7AF3C7F1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1B6A" w14:textId="754A5FA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7F5C" w14:textId="4145B595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BBBB2" w14:textId="2A53FC75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7C3E" w14:textId="20ABE7BB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75BE6" w14:textId="226788D2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D4652" w14:textId="78F8A47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F815F" w14:textId="75CA9B0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2DB39" w14:textId="78AA8374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FF02" w14:textId="4081FB97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7CEC460B" w14:textId="77777777" w:rsidTr="00FC1FC2">
        <w:trPr>
          <w:gridAfter w:val="1"/>
          <w:wAfter w:w="9" w:type="dxa"/>
          <w:trHeight w:val="218"/>
          <w:jc w:val="center"/>
        </w:trPr>
        <w:tc>
          <w:tcPr>
            <w:tcW w:w="80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84A8D6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84DD1DD" w14:textId="28EB231D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78E6FF" w14:textId="5FAEE7E0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42AB11" w14:textId="54025C22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A96A43" w14:textId="7995636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5E8A4C" w14:textId="7314866B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</w:t>
            </w:r>
            <w:r w:rsidR="00910F6F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7</w:t>
            </w:r>
          </w:p>
        </w:tc>
      </w:tr>
      <w:tr w:rsidR="00910F6F" w:rsidRPr="00852008" w14:paraId="2B08EE2E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1C4B" w14:textId="3471219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2C4E" w14:textId="2E28B3CF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9BFB" w14:textId="3166766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EB863" w14:textId="2D43053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47D63" w14:textId="3ACD239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2D7C" w14:textId="1A41AA6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CC4D1" w14:textId="0216118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4670" w14:textId="0A36E992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1F97" w14:textId="0080E89F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6A2B9" w14:textId="6C68D33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55E5" w14:textId="0C7B81F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FEFE" w14:textId="7936449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73714" w14:textId="31F2167E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5AE319FF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347A" w14:textId="50F8048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F706" w14:textId="2AEB4F6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C7EB1" w14:textId="7EE9ED3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51A26" w14:textId="2D8ACD5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1972" w14:textId="0ECF9E2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1E4C9" w14:textId="73BB79D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2B99B" w14:textId="5F88436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26D4" w14:textId="55C596E0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83B5" w14:textId="2F55BE1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E97C8" w14:textId="076B05F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1DC79" w14:textId="2FD0039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401DF" w14:textId="5A264FD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8A1C7" w14:textId="0AD17D0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4B55C437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2925" w14:textId="7EEEFF3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64A8" w14:textId="655B9872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504D" w14:textId="02D11C5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BA0EB" w14:textId="45E1A7C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93674" w14:textId="7B2ADBA1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ED3C" w14:textId="343253A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029F" w14:textId="2C19FC4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4FEC" w14:textId="455D5E9D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FF97C" w14:textId="21B5C5BE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2E17D" w14:textId="556FC1D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5147" w14:textId="3B6C61A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D49B" w14:textId="47EBD40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4008D" w14:textId="3D321AD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57C39C8B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54527" w14:textId="0580F88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AB479" w14:textId="75FD8CC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4E7D" w14:textId="662BBC1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1E4A8" w14:textId="2A889ED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DD34D" w14:textId="36A2A93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01BBF" w14:textId="32C4CB5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4216" w14:textId="4EA39511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F558" w14:textId="6887E71F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52962" w14:textId="463D4F9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441B" w14:textId="39238D1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9FCA" w14:textId="23E812B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4FC5E" w14:textId="1922667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A93F" w14:textId="57C10232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69039C6C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347A" w14:textId="1B0F151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020A" w14:textId="2CA83EC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0BAF" w14:textId="40BA7E7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DE814" w14:textId="4D9315F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D2740" w14:textId="1EBD8F8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A6E1" w14:textId="6938D54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9DD67" w14:textId="445A384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A630" w14:textId="542E5DA0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75D53" w14:textId="227E2FC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4037C" w14:textId="5DFAAEB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666B6" w14:textId="750CA34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5CF0" w14:textId="00DFBE1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30BE" w14:textId="228D6615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1AB4A7A7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16EE6" w14:textId="4D7C95E8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40CD" w14:textId="3F8FC1A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ACABF" w14:textId="11CAAEC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C5CB" w14:textId="27A0A2A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0F6BB" w14:textId="588B97C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32AF" w14:textId="7E4AD4A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39BF" w14:textId="17CE0F2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0385" w14:textId="5728DD7B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2C276" w14:textId="2591FDA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E4BB" w14:textId="6CBD0D0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5DF28" w14:textId="2BAAAD5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ED9E0" w14:textId="4DC7A26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91FC5" w14:textId="7EAE99D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00ECCD59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4DE74" w14:textId="0905958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DC96" w14:textId="36468F7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9352B" w14:textId="55C590F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981D3" w14:textId="1758744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2EE7" w14:textId="3770D7D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2370D" w14:textId="7F1591C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6AD1C" w14:textId="7987238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FEA3" w14:textId="506A41B7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899B" w14:textId="0B51BFE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E9B5" w14:textId="5A3CBEB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59BE6" w14:textId="676C4CB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A838B" w14:textId="40C8D097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56628" w14:textId="72F71A3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2011F578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698F" w14:textId="4BFBD61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69674" w14:textId="17516A8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68B39" w14:textId="1767DD5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F48E" w14:textId="06A29CD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DC62D" w14:textId="27667B0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76FA" w14:textId="2189ABFC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92B5C" w14:textId="3997952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60C1" w14:textId="0740B768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C188" w14:textId="0CB5259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23B9" w14:textId="1C6EFC1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13537" w14:textId="68C93AE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363FB" w14:textId="0AE6374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F8EB2" w14:textId="3CE3FDA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DA6E54" w:rsidRPr="00852008" w14:paraId="6B2FE238" w14:textId="77777777" w:rsidTr="00FC1FC2">
        <w:trPr>
          <w:gridAfter w:val="1"/>
          <w:wAfter w:w="9" w:type="dxa"/>
          <w:trHeight w:val="218"/>
          <w:jc w:val="center"/>
        </w:trPr>
        <w:tc>
          <w:tcPr>
            <w:tcW w:w="80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5C457A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0E23629" w14:textId="28D951D9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447865" w14:textId="3425C3F4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CB88B1" w14:textId="27DB447B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47CB83" w14:textId="21DED82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65738EE" w14:textId="7D185112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</w:tr>
      <w:tr w:rsidR="00DA6E54" w:rsidRPr="002B7860" w14:paraId="3A3B0BC5" w14:textId="77777777" w:rsidTr="00FC1FC2">
        <w:trPr>
          <w:trHeight w:val="229"/>
          <w:jc w:val="center"/>
        </w:trPr>
        <w:tc>
          <w:tcPr>
            <w:tcW w:w="129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7065D6E" w14:textId="77777777" w:rsidR="00DA6E54" w:rsidRPr="002B7860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DA6E54" w:rsidRPr="00852008" w14:paraId="4CE5345C" w14:textId="77777777" w:rsidTr="00FC1FC2">
        <w:trPr>
          <w:gridAfter w:val="1"/>
          <w:wAfter w:w="9" w:type="dxa"/>
          <w:trHeight w:val="229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63F50F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613049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A46A1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8873F5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795A28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289F30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13D64C2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B4F1AB4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4C0360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DA6E54" w:rsidRPr="00852008" w14:paraId="0124EA78" w14:textId="77777777" w:rsidTr="00FC1FC2">
        <w:trPr>
          <w:gridAfter w:val="1"/>
          <w:wAfter w:w="12" w:type="dxa"/>
          <w:trHeight w:val="229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0167F6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A221497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87CC8F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636529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D0C5BA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E24F0D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A38DDA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29BE5D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1CD86A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4B49AA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F9EB40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66DD1A2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E0FD9D7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8753E6" w:rsidRPr="00852008" w14:paraId="3FAD2D3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3BD83" w14:textId="0842AB3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FBBF" w14:textId="044EC16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B935A" w14:textId="467D884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EAA5" w14:textId="7E6703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674A9" w14:textId="27333E7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647E" w14:textId="737B528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FB3C" w14:textId="55C78F3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EEE2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435E3" w14:textId="21341B8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3FA84" w14:textId="671195E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6482" w14:textId="28B0F37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9ECD" w14:textId="277A1F8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2F491" w14:textId="1318A0C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40B80E3F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BE527" w14:textId="0C54A1E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2EB06" w14:textId="6CFD931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F27B6" w14:textId="623CC75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3457D" w14:textId="59CB8BE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D941E" w14:textId="74F97DF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81639" w14:textId="4E76F90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3B96" w14:textId="1126AA7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A9C7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131A7" w14:textId="32DD2CF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9EF9" w14:textId="6A11DEE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EFE" w14:textId="4AA2584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18328" w14:textId="51228E3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167CE" w14:textId="35B7953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A7E5E5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AC6D" w14:textId="5701B4DF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3B746" w14:textId="7784BA3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E4ED" w14:textId="13656EA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328A" w14:textId="35526F4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94D3" w14:textId="3682FD1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2416F" w14:textId="5A34F59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536E9" w14:textId="3CBF44B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85E96" w14:textId="030B8935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18772" w14:textId="5EE3939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5E9EC" w14:textId="5BA25F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BD7B" w14:textId="7F2822D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DABF" w14:textId="41CD989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9AAB" w14:textId="076427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155333CE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811AB" w14:textId="39E966D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AAE61" w14:textId="4A1C08D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0903D" w14:textId="10BC725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A3534" w14:textId="287BDE4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7B27B" w14:textId="330B461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6E111" w14:textId="528D140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50E7B" w14:textId="094666C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9858F" w14:textId="6C9B5BDE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A8F9" w14:textId="284F5E9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0331F" w14:textId="07EC8A1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5FDDB" w14:textId="1879856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8B357" w14:textId="08FF37A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50950" w14:textId="4206D1D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7C475FD2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DDE7A" w14:textId="308B46A4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CCDC7" w14:textId="6A21E00F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F34DF" w14:textId="6CE19B09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FFDE" w14:textId="260591B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3AB9D" w14:textId="3EB3230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B66DA" w14:textId="795349F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5713F" w14:textId="0B4A3A3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62C45" w14:textId="1F203489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1741" w14:textId="1AAD0C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1D753" w14:textId="7BC8840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E8CA0" w14:textId="567EAAF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5D189" w14:textId="54724B4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2E78" w14:textId="3FBFCD4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CAF10B0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1453D" w14:textId="309DA18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A093A" w14:textId="2A4A781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0EEA2" w14:textId="39A818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F7A4A" w14:textId="00C40CB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66FD" w14:textId="7C2849E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C65D" w14:textId="30A80E1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9814" w14:textId="3A307DD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71D3F" w14:textId="318C30EE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B587" w14:textId="3C33ADE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EC5B" w14:textId="25A37A3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969FA" w14:textId="0B938CA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AB" w14:textId="3686ECB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CB597" w14:textId="71349F84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67C0FE1A" w14:textId="77777777" w:rsidTr="00FC1FC2">
        <w:trPr>
          <w:gridAfter w:val="1"/>
          <w:wAfter w:w="9" w:type="dxa"/>
          <w:trHeight w:val="218"/>
          <w:jc w:val="center"/>
        </w:trPr>
        <w:tc>
          <w:tcPr>
            <w:tcW w:w="80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87B7FA3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4DC56BA" w14:textId="5889585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F7CE20" w14:textId="28102847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AB7014" w14:textId="0EE5F7A0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FF7698F" w14:textId="275961B6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9978EE" w14:textId="2B063984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E81AD0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11BC3" w14:textId="441505F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EC64" w14:textId="0D21FD3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AF89" w14:textId="2557ADD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21A9A" w14:textId="38220CD8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334EC" w14:textId="5B2843F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23DAC" w14:textId="2C2A365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49B9E" w14:textId="534F430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D5B7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D94BC" w14:textId="2F3019C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FE688" w14:textId="6359B0D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BE160" w14:textId="02E3431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DDFD" w14:textId="6391884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2301" w14:textId="6126954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0CA205C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72927" w14:textId="592F4DA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28793" w14:textId="5AF99FA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7D40A" w14:textId="1A0AA0E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61F8" w14:textId="1C70922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134DE" w14:textId="147C15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61751" w14:textId="7290D66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6334" w14:textId="356D23C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A77F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724E" w14:textId="2039316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2D289" w14:textId="4D287B1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38E17" w14:textId="25069F7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EC44C" w14:textId="0A211D2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7D70" w14:textId="336766F6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8753E6" w:rsidRPr="00852008" w14:paraId="296CD173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3B5AC" w14:textId="0812349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D6B49" w14:textId="34A3468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CDA1" w14:textId="4FC1873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4194" w14:textId="3554878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850F" w14:textId="515032C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F766E" w14:textId="00FCE03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F2112" w14:textId="09BE25F8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717A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2292B" w14:textId="20E5BB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213E9" w14:textId="2852C4D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2C1D0" w14:textId="0A5754D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1F2F" w14:textId="535D731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300A6" w14:textId="43146CA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8753E6" w:rsidRPr="00852008" w14:paraId="38DEC13E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E70B" w14:textId="0F491E1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B68AA" w14:textId="19EFDDB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B092B" w14:textId="06241F1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B6E12" w14:textId="0307156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A6BE5" w14:textId="1063231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A3BB5" w14:textId="327DD17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70FB" w14:textId="54FAFDB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5269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E381F" w14:textId="0198365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BDD04" w14:textId="4769063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AE80C" w14:textId="231F38D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0F78" w14:textId="7FD3F6B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32DA" w14:textId="01AC417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113F8B08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B88D" w14:textId="221A8D0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BED5" w14:textId="6FA12F9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C168" w14:textId="3BE3B21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65F6" w14:textId="2934E69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442A" w14:textId="6D7E0EF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8E922" w14:textId="1810B56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48A28" w14:textId="540B25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DAFA" w14:textId="41496CA9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1765E" w14:textId="48593A0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6F446" w14:textId="2214857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612A5" w14:textId="08515CC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2F63" w14:textId="3460443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4D516" w14:textId="6C268FC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6FCE199B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52B1" w14:textId="15AAA85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42053" w14:textId="4F08E35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E9B2" w14:textId="4A9C23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A0776" w14:textId="62FC6F0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23BE" w14:textId="093CF2D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0FCC0" w14:textId="023C963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2B97" w14:textId="695AB43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E1186" w14:textId="38DA6976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416E" w14:textId="1E65D6C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20D8C" w14:textId="43ED46E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A5F9" w14:textId="00C668D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33CC" w14:textId="56AF92F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FA24" w14:textId="28A59EF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57AEFFF" w14:textId="77777777" w:rsidTr="00FC1FC2">
        <w:trPr>
          <w:gridAfter w:val="1"/>
          <w:wAfter w:w="12" w:type="dxa"/>
          <w:trHeight w:val="218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5322" w14:textId="2306D40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42D9" w14:textId="5801E73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6A5" w14:textId="57C0505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5C81" w14:textId="07D7DAF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57C0F" w14:textId="7EF85E7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11F4" w14:textId="194CFD89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EBAEC" w14:textId="39A71F73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BE2F" w14:textId="2E0C9415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F1BC" w14:textId="74D0467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78E9" w14:textId="752D24A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E64A6" w14:textId="5FE4865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24A0" w14:textId="5D01B54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1CC64" w14:textId="2595500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0357FB5F" w14:textId="77777777" w:rsidTr="00FC1FC2">
        <w:trPr>
          <w:gridAfter w:val="1"/>
          <w:wAfter w:w="9" w:type="dxa"/>
          <w:trHeight w:val="218"/>
          <w:jc w:val="center"/>
        </w:trPr>
        <w:tc>
          <w:tcPr>
            <w:tcW w:w="80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178C4E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6E6C04" w14:textId="5B4D5C54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32D3F0" w14:textId="41DBEEF0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F942AE" w14:textId="2D6A40A9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7FD24C" w14:textId="603F5435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4B37338" w14:textId="788E53A9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</w:tr>
    </w:tbl>
    <w:p w14:paraId="4FD23D78" w14:textId="4F8D106A" w:rsidR="00DA6E54" w:rsidRDefault="00DA6E54" w:rsidP="00DA6E54">
      <w:pPr>
        <w:rPr>
          <w:rFonts w:eastAsiaTheme="minorEastAsia"/>
          <w:lang w:val="sv-SE" w:eastAsia="zh-CN"/>
        </w:rPr>
      </w:pPr>
    </w:p>
    <w:p w14:paraId="71BB9AF5" w14:textId="239112BD" w:rsidR="00DA6E54" w:rsidRPr="00D93DA1" w:rsidRDefault="00D93DA1" w:rsidP="00D93D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2A02D9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DFT-S-OFDM contig RB allocation in one CC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2981" w:type="dxa"/>
        <w:jc w:val="center"/>
        <w:tblLook w:val="04A0" w:firstRow="1" w:lastRow="0" w:firstColumn="1" w:lastColumn="0" w:noHBand="0" w:noVBand="1"/>
      </w:tblPr>
      <w:tblGrid>
        <w:gridCol w:w="791"/>
        <w:gridCol w:w="788"/>
        <w:gridCol w:w="977"/>
        <w:gridCol w:w="1193"/>
        <w:gridCol w:w="1022"/>
        <w:gridCol w:w="1192"/>
        <w:gridCol w:w="682"/>
        <w:gridCol w:w="1376"/>
        <w:gridCol w:w="1023"/>
        <w:gridCol w:w="852"/>
        <w:gridCol w:w="1022"/>
        <w:gridCol w:w="1023"/>
        <w:gridCol w:w="1034"/>
        <w:gridCol w:w="6"/>
      </w:tblGrid>
      <w:tr w:rsidR="00423924" w:rsidRPr="002B7860" w14:paraId="6205065F" w14:textId="77777777" w:rsidTr="00FC1FC2">
        <w:trPr>
          <w:trHeight w:val="225"/>
          <w:jc w:val="center"/>
        </w:trPr>
        <w:tc>
          <w:tcPr>
            <w:tcW w:w="129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CE5413F" w14:textId="77777777" w:rsidR="00423924" w:rsidRPr="002B7860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B</w:t>
            </w:r>
          </w:p>
        </w:tc>
      </w:tr>
      <w:tr w:rsidR="00423924" w:rsidRPr="00852008" w14:paraId="07DAD53F" w14:textId="77777777" w:rsidTr="00FC1FC2">
        <w:trPr>
          <w:gridAfter w:val="1"/>
          <w:wAfter w:w="10" w:type="dxa"/>
          <w:trHeight w:val="22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D2475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7FD32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089355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ACF2935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86CCCB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0F6691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82969E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7D0634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07DDED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3DB48FC0" w14:textId="77777777" w:rsidTr="00FC1FC2">
        <w:trPr>
          <w:gridAfter w:val="1"/>
          <w:wAfter w:w="11" w:type="dxa"/>
          <w:trHeight w:val="225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1337E0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F765F2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B2C629B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0CFCA8B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E9A287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B0F1B4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960F3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0D19E92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4BD23B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710647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AEC326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2558FB3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776A56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6CB01DC9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9416" w14:textId="7635C7D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CF9F2" w14:textId="08F229F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663F" w14:textId="02CEE46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549B" w14:textId="25851C1D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2905A" w14:textId="1CBBDD2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8C8EE" w14:textId="3FFD8F2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10C15" w14:textId="65E6F9E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4F42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25159" w14:textId="0C5986C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89EA" w14:textId="6194FA5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2B3E5" w14:textId="2B54478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C2285" w14:textId="5B48C5C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2959" w14:textId="11D95FC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7080FA61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39BC9" w14:textId="4547B14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39EC" w14:textId="016C6F1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ECA7" w14:textId="4F6CEEC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74F1" w14:textId="2B11F01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3D2E" w14:textId="141BB57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802D3" w14:textId="71E9C61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12ED2" w14:textId="044E7E6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03C8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3F329" w14:textId="5B3C3D5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4E20" w14:textId="310B247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007B" w14:textId="13823FC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D6D3E" w14:textId="06D63DC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8F0F" w14:textId="640D4F90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18CFCDB5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24377" w14:textId="396357A6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2F92F" w14:textId="5EAED45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E4874" w14:textId="23359A6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E75D0" w14:textId="25E96A7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A8713" w14:textId="5A3E12D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CDEC" w14:textId="3F431EF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4D7C3" w14:textId="1B15599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2597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CCBDA" w14:textId="6DB237B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5344E" w14:textId="690FDFE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43A1A" w14:textId="210DE0A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5BFE6" w14:textId="2C70864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FCD33" w14:textId="73DBB47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69EE1F94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6AB9" w14:textId="7AAAEA7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23078" w14:textId="7DD1006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4FC5" w14:textId="2D365C7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3327" w14:textId="26987D0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E18F0" w14:textId="0811D98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8AC0" w14:textId="4A466A8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AC03D" w14:textId="6DD71D0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D1DB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89566" w14:textId="4EA8452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857E7" w14:textId="2871BAE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F77B" w14:textId="2E1C835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31D39" w14:textId="16E8774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F0FF" w14:textId="6F33C4BD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1D39982C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294F1" w14:textId="560A2E2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8C7D5" w14:textId="5F99CFB5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E789" w14:textId="7081A45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2C3E" w14:textId="388B18F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70637" w14:textId="4B4A8B55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62E97" w14:textId="05D02B87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6430E" w14:textId="1E227FE2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72EA7" w14:textId="1E13F01A" w:rsidR="00097B77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D80901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89D8" w14:textId="300F757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00C1" w14:textId="5C1ABC0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CB6C" w14:textId="08AC82A2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3C9DF" w14:textId="5D1C40C4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44F78" w14:textId="1FED76B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4F0B0719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8734" w14:textId="2AC2336A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AB0A1" w14:textId="773B291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6E90E" w14:textId="2C90D087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78C64" w14:textId="4A9C9333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84B0" w14:textId="73C7E24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C1BCB" w14:textId="56413E1F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31C00" w14:textId="1FF9143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6235C" w14:textId="7DEEDB46" w:rsidR="00097B77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D80901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767D3" w14:textId="73F050A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D69A" w14:textId="6553E2E6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C0B0" w14:textId="5E347AA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0B9D" w14:textId="1E5338FC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E3A2F" w14:textId="79BDD1D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DA6E54" w:rsidRPr="00852008" w14:paraId="5CB17B32" w14:textId="77777777" w:rsidTr="00FC1FC2">
        <w:trPr>
          <w:trHeight w:val="213"/>
          <w:jc w:val="center"/>
        </w:trPr>
        <w:tc>
          <w:tcPr>
            <w:tcW w:w="8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BCE36C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6D5E95" w14:textId="54400486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CD24461" w14:textId="7FA13E6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963DAB" w14:textId="36FA679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3C8897D" w14:textId="3F65D132" w:rsidR="00DA6E54" w:rsidRPr="00372FCE" w:rsidRDefault="00097B77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F4F3503" w14:textId="401738D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</w:tr>
      <w:tr w:rsidR="00FC1FC2" w:rsidRPr="00852008" w14:paraId="6DDDE95F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1577" w14:textId="7ABC860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44A14" w14:textId="0090C6C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A9E8F" w14:textId="31E2B20C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19DC1" w14:textId="70A69AE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DCBBB" w14:textId="4F56843A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9DE0" w14:textId="4DC3411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6528" w14:textId="0084424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6DA5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4308" w14:textId="18BC7F7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7FEC" w14:textId="1271D2A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A376E" w14:textId="33AAA71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D67BA" w14:textId="34D8B1B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13293" w14:textId="782762B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2.4</w:t>
            </w:r>
          </w:p>
        </w:tc>
      </w:tr>
      <w:tr w:rsidR="00FC1FC2" w:rsidRPr="00852008" w14:paraId="0BBC1608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ED5A6" w14:textId="6B7894C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7301F" w14:textId="4C87B0B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07FA" w14:textId="230AB9AC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4DF42" w14:textId="2355A2B7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ADDC" w14:textId="42857A0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BA451" w14:textId="734C4B0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B97A3" w14:textId="02AB9A4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0463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5F7F9" w14:textId="1A031C7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6EA28" w14:textId="0468B3C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1E204" w14:textId="3FC51D33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87312" w14:textId="07FE13C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352F" w14:textId="394A9D5A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4A02931C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5EF19" w14:textId="1BC7E56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262C7" w14:textId="049689D3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45E30" w14:textId="1D1F9D3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E0E83" w14:textId="14F92A50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F7E79" w14:textId="5D87593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3BB5A" w14:textId="382A802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74BE8" w14:textId="4594BCE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BF72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87326" w14:textId="7E836586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4084" w14:textId="11DAD21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5B4EA" w14:textId="12BACBD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27E2" w14:textId="232AF13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8EFC0" w14:textId="41758DD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12BF58BC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6479" w14:textId="050CA360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564DA" w14:textId="63529207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AD271" w14:textId="324B46E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0B53" w14:textId="2B53855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3390" w14:textId="4AEF42B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1EEEF" w14:textId="5558B04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1592" w14:textId="418D6F4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7E92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7C89" w14:textId="55CF8BC2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50EA" w14:textId="163167B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DCE1" w14:textId="0064DA4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C5C3D" w14:textId="3817C1B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B41FD" w14:textId="026F927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6BCB68A8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C836" w14:textId="71B8FA7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99C13" w14:textId="606EBFD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8AA7" w14:textId="69F4031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4E4FC" w14:textId="512757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79DA" w14:textId="6D57BAE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8607" w14:textId="59A93C1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E6853" w14:textId="4C72AC4C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1151" w14:textId="43E493E1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301D" w14:textId="0D522F8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7A4A" w14:textId="24F526A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033BD" w14:textId="6BD8CDB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9EBE" w14:textId="7759D0F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FCAFF" w14:textId="4BB3962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59C9B979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2F99" w14:textId="13C17B2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F579" w14:textId="009DA8C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FE439" w14:textId="6648C21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31A33" w14:textId="1049D3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0F8E8" w14:textId="7B46A09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9C927" w14:textId="5F8BBA2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6B415" w14:textId="0E71BA1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77E71" w14:textId="3309EFBD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95C9" w14:textId="43938BE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1069A" w14:textId="0E6B69A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71FD4" w14:textId="49BFDBE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F8B6" w14:textId="60639F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18CA" w14:textId="68EDE43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23B7C12B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7DB21" w14:textId="3B5FF96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3597" w14:textId="6BF0104D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AA8F7" w14:textId="3BFD0695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CDAB" w14:textId="74F2502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EECF8" w14:textId="0EF8DF3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5A363" w14:textId="7C977FDD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9D6C4" w14:textId="5B11476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1A2F" w14:textId="1F3EE6B3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65603" w14:textId="095981C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EA23C" w14:textId="49D3862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9611" w14:textId="52CF6DF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3BB7B" w14:textId="7ABACC6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2518" w14:textId="6B41BC8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1BEB08DB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A3AFC" w14:textId="73AE597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9CBB" w14:textId="02AC635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7AD8" w14:textId="40ED400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59D4" w14:textId="68BDAE1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FE0D" w14:textId="4FCDBED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7E708" w14:textId="231F274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DB1F" w14:textId="7D33B612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11D77" w14:textId="4B252DFA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129A" w14:textId="53E97635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A9CE0" w14:textId="3E68A4E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10BD3" w14:textId="4F8AD6A2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F7E50" w14:textId="1C58DED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82AE" w14:textId="1869BDB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51DA9E77" w14:textId="77777777" w:rsidTr="00FC1FC2">
        <w:trPr>
          <w:trHeight w:val="213"/>
          <w:jc w:val="center"/>
        </w:trPr>
        <w:tc>
          <w:tcPr>
            <w:tcW w:w="8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3793768" w14:textId="77777777" w:rsidR="001E3CD6" w:rsidRPr="00852008" w:rsidRDefault="001E3CD6" w:rsidP="001E3CD6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4F8B71" w14:textId="55ED5DFC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A52EDD" w14:textId="0E3B7560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03B2B1" w14:textId="1A129BC6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6EB2B69" w14:textId="56EEC1BC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6ED1F68" w14:textId="208B3C17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2.4</w:t>
            </w:r>
          </w:p>
        </w:tc>
      </w:tr>
      <w:tr w:rsidR="00423924" w:rsidRPr="002B7860" w14:paraId="100DEA21" w14:textId="77777777" w:rsidTr="00FC1FC2">
        <w:trPr>
          <w:trHeight w:val="225"/>
          <w:jc w:val="center"/>
        </w:trPr>
        <w:tc>
          <w:tcPr>
            <w:tcW w:w="129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AFE1239" w14:textId="77777777" w:rsidR="00423924" w:rsidRPr="002B7860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423924" w:rsidRPr="00852008" w14:paraId="25F36381" w14:textId="77777777" w:rsidTr="00FC1FC2">
        <w:trPr>
          <w:gridAfter w:val="1"/>
          <w:wAfter w:w="10" w:type="dxa"/>
          <w:trHeight w:val="22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0DBAA2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61BCD4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39DC85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71CCBB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6C03F5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849C85D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1986BA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F65E32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4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2C7CC3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FC1FC2" w:rsidRPr="00852008" w14:paraId="321C7BC7" w14:textId="77777777" w:rsidTr="00FC1FC2">
        <w:trPr>
          <w:gridAfter w:val="1"/>
          <w:wAfter w:w="11" w:type="dxa"/>
          <w:trHeight w:val="225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53D24C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B9BD9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1AC148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19BD5B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2616A3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E34E9C5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EF8F4F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FDAB61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488950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6CB07DC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5F97197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D87929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50E569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FC1FC2" w:rsidRPr="00852008" w14:paraId="45DFF23D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55F7B" w14:textId="5B91F38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CB185" w14:textId="3A1F73A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323A" w14:textId="0430E24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ABF1A" w14:textId="0C609B0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0EBB" w14:textId="05485DF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DDF2" w14:textId="2B088CB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E67BA" w14:textId="243016D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2A1B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17FD" w14:textId="5F7197C3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F1802" w14:textId="23D7F13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8C910" w14:textId="2E4D17C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63777" w14:textId="5E97115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AA31A" w14:textId="6481898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FC1FC2" w:rsidRPr="00852008" w14:paraId="3A2D6EA2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E72D" w14:textId="4A1AD4E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7B17" w14:textId="20616E8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82813" w14:textId="027F784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65185" w14:textId="03B5D56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23562" w14:textId="3C15A22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6B0D0" w14:textId="63FE208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A0EF4" w14:textId="7E556E9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75FE" w14:textId="6B76EE28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75276" w14:textId="5885E61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353C2" w14:textId="23D90FB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0F99E" w14:textId="593BE57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4E875" w14:textId="69E01E1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A3F9" w14:textId="55EE3F5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FC1FC2" w:rsidRPr="00852008" w14:paraId="04731BD3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1B42" w14:textId="60D1579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4AE15" w14:textId="2C9B489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74640" w14:textId="7B1AA42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F14B" w14:textId="4553A7D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C7C0" w14:textId="14381AB6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F42D" w14:textId="183F5F0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63FA" w14:textId="1019DA6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2A97" w14:textId="7FE06463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A23F" w14:textId="30013CF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917FC" w14:textId="3A8D487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A1B3A" w14:textId="5922E56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36381" w14:textId="2AC7CC9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D00C3" w14:textId="4E01198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61D41747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F1F1B" w14:textId="36B1B30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92427" w14:textId="2B4404F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CC1BC" w14:textId="1C9BD0D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133C5" w14:textId="0517C21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EAC0" w14:textId="37D52FB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9ADF4" w14:textId="6D7ECFB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33A31" w14:textId="2108A05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2765" w14:textId="41EB3178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00D01" w14:textId="1B3CDA8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FCBDC" w14:textId="08987DB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A85E" w14:textId="5D1C3F1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3D1C7" w14:textId="1FADD64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37889" w14:textId="6B02827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58026E01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DF423" w14:textId="6B7EC8E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BA747" w14:textId="79EE0B9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09FD" w14:textId="62FB96B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4F56B" w14:textId="68D219B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7E0CB" w14:textId="5F323C07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773D5" w14:textId="2535C69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39309" w14:textId="1B11485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CA63E" w14:textId="76D5AF8B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A0E5" w14:textId="5A52ED4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33B26" w14:textId="3A66DBD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0DF00" w14:textId="170BE541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AD57" w14:textId="3E66998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87C5" w14:textId="011D6CC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3E9315C6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C101" w14:textId="3C3FEA1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10E25" w14:textId="7B04316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5F8E" w14:textId="0111A44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BAAE" w14:textId="1CD8DE4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74DD" w14:textId="46D3845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F8FB" w14:textId="3B88ADF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3A5F2" w14:textId="0586F9A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4348" w14:textId="7EBC575C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BD920" w14:textId="60E2A46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594C4" w14:textId="71C9A6E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EBA9" w14:textId="601607D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7EAC" w14:textId="4838E95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962E1" w14:textId="4A5C03E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D3F98" w:rsidRPr="00852008" w14:paraId="4D65C310" w14:textId="77777777" w:rsidTr="00FC1FC2">
        <w:trPr>
          <w:trHeight w:val="213"/>
          <w:jc w:val="center"/>
        </w:trPr>
        <w:tc>
          <w:tcPr>
            <w:tcW w:w="8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614FCF0" w14:textId="77777777" w:rsidR="00AD3F98" w:rsidRPr="00852008" w:rsidRDefault="00AD3F98" w:rsidP="00AD3F98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387AFF" w14:textId="68A6B79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D3737B" w14:textId="5EDD900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0236A3" w14:textId="74EACED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DF6D5D9" w14:textId="6F0D9200" w:rsidR="00AD3F98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1769603" w14:textId="76A6F4EB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</w:t>
            </w:r>
          </w:p>
        </w:tc>
      </w:tr>
      <w:tr w:rsidR="00FC1FC2" w:rsidRPr="00852008" w14:paraId="2B1EAE15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90BB6" w14:textId="7604D15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2939" w14:textId="73F5E40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3CF5" w14:textId="378951A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6742" w14:textId="0D0C03C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2A50" w14:textId="450B7B1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E2904" w14:textId="7FBC1A3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82BEF" w14:textId="41A12FC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537A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15F7E" w14:textId="1C73D39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91507" w14:textId="22889BC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8867C" w14:textId="6DCDD97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C0DD4" w14:textId="0D1BB95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3C22" w14:textId="7BA1163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06518ABD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92B47" w14:textId="26C025E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1FDB" w14:textId="446BFFD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8DEF6" w14:textId="753C2D2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E6B5F" w14:textId="6776C1F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D37C" w14:textId="415151B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309D2" w14:textId="4DE5158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CABF5" w14:textId="4823D40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BAB6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09064" w14:textId="6DDF1CB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00F9D" w14:textId="235E852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3D838" w14:textId="7C272B2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C28C" w14:textId="05AFF01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4568" w14:textId="499A18F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46533DDF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33FB" w14:textId="6B05DC4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AC3F4" w14:textId="622C48C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4214" w14:textId="54505B3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FE7D2" w14:textId="71EA093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50B0" w14:textId="64BC3A2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D2AE9" w14:textId="00DB714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DE3F" w14:textId="5DD448B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A2B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10F2" w14:textId="37BD871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FF23" w14:textId="7CF352E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5B8C9" w14:textId="1DBFEC1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EAD0B" w14:textId="66D1F4F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576A" w14:textId="1FAF9F2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4ED300DD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6EFB" w14:textId="29212B7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333EE" w14:textId="739C580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F367" w14:textId="21210B9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57AE5" w14:textId="5BDAC96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6E87" w14:textId="726C2DC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5369A" w14:textId="0FE2048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C966D" w14:textId="59E35BF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9D54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76F2B" w14:textId="2F79FCA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07B51" w14:textId="75DD755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C331" w14:textId="4BEA938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816E0" w14:textId="012B23B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274AE" w14:textId="6F063D1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06F20C82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9DAC5" w14:textId="4FE995DA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A6427" w14:textId="4F26A48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0E291" w14:textId="024CA42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A991" w14:textId="5141F1D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1829" w14:textId="69E87DA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B9BB" w14:textId="1728923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716CB" w14:textId="0A7ECE3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5E1D" w14:textId="7019FFAE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13562" w14:textId="5D62366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9C8F0" w14:textId="1BCE08D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EA550" w14:textId="4A3566B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8A6EE" w14:textId="7DB228B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8F37F" w14:textId="36D0AAB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FC1FC2" w:rsidRPr="00852008" w14:paraId="71E10566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61151" w14:textId="1882FB8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322A0" w14:textId="73F8492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1192" w14:textId="3DBA7D6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BF6A" w14:textId="3668EB2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3A40" w14:textId="7212D74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5CBA" w14:textId="57D9353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31D3E" w14:textId="42DADC2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ACEA" w14:textId="3072A555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5B3B" w14:textId="7E328EE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D88C" w14:textId="74A09B3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76533" w14:textId="506E830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23668" w14:textId="3AA5E13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2EAA" w14:textId="08BCBE0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FC1FC2" w:rsidRPr="00852008" w14:paraId="39B84E71" w14:textId="77777777" w:rsidTr="00FC1FC2">
        <w:trPr>
          <w:gridAfter w:val="1"/>
          <w:wAfter w:w="11" w:type="dxa"/>
          <w:trHeight w:val="213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DFDC2" w14:textId="171A3DB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CD684" w14:textId="64BEA7AA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5407" w14:textId="613C192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74B8" w14:textId="599E09B1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CB16E" w14:textId="1EE6B64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F82BB" w14:textId="13EC6A2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71B7E" w14:textId="6FB0831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6BE04" w14:textId="393D6FBE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6210" w14:textId="4BD24F2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2EC02" w14:textId="5E348C9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4EDA9" w14:textId="2102B13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E1336" w14:textId="7F55201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3B58B" w14:textId="7FBDB48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47EA9F7D" w14:textId="77777777" w:rsidTr="00FC1FC2">
        <w:trPr>
          <w:trHeight w:val="213"/>
          <w:jc w:val="center"/>
        </w:trPr>
        <w:tc>
          <w:tcPr>
            <w:tcW w:w="8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B5FD92C" w14:textId="77777777" w:rsidR="00AC7A9E" w:rsidRPr="00852008" w:rsidRDefault="00AC7A9E" w:rsidP="00AC7A9E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71B5F53" w14:textId="0673BA60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24D42F" w14:textId="20C1BB9C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ECF188" w14:textId="43471521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FABBCF" w14:textId="19027B71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03C007" w14:textId="0F465979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2.0</w:t>
            </w:r>
          </w:p>
        </w:tc>
      </w:tr>
    </w:tbl>
    <w:p w14:paraId="3C0AB266" w14:textId="77777777" w:rsidR="00423924" w:rsidRPr="00423924" w:rsidRDefault="00423924" w:rsidP="00E6705B">
      <w:pPr>
        <w:rPr>
          <w:rFonts w:eastAsiaTheme="minorEastAsia"/>
          <w:lang w:val="sv-SE" w:eastAsia="zh-CN"/>
        </w:rPr>
      </w:pPr>
    </w:p>
    <w:p w14:paraId="73B79D76" w14:textId="56B21A84" w:rsidR="003160C8" w:rsidRPr="00727054" w:rsidRDefault="003160C8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2.2.2 Summary of MRP results for Contiguous RB allocation</w:t>
      </w:r>
      <w:r w:rsidR="002A02D9">
        <w:rPr>
          <w:rFonts w:eastAsia="宋体"/>
          <w:szCs w:val="18"/>
          <w:lang w:val="sv-SE" w:eastAsia="zh-CN"/>
        </w:rPr>
        <w:t xml:space="preserve"> in one CC and two CCs</w:t>
      </w:r>
    </w:p>
    <w:p w14:paraId="388F0C11" w14:textId="58E5A6BD" w:rsidR="00E6705B" w:rsidRPr="003160C8" w:rsidRDefault="002A02D9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7 has summarized the MPR results for contiguous RB allocations in two CCs case, and Table 8 </w:t>
      </w:r>
      <w:r w:rsidR="008C568E">
        <w:rPr>
          <w:rFonts w:eastAsiaTheme="minorEastAsia"/>
          <w:lang w:eastAsia="zh-CN"/>
        </w:rPr>
        <w:t>has summarized the MPR results for contiguous RB allocations in one CC cas</w:t>
      </w:r>
      <w:r w:rsidR="00412306">
        <w:rPr>
          <w:rFonts w:eastAsiaTheme="minorEastAsia"/>
          <w:lang w:eastAsia="zh-CN"/>
        </w:rPr>
        <w:t>e with</w:t>
      </w:r>
      <w:r w:rsidR="008E509A">
        <w:rPr>
          <w:rFonts w:eastAsiaTheme="minorEastAsia"/>
          <w:lang w:eastAsia="zh-CN"/>
        </w:rPr>
        <w:t xml:space="preserve"> </w:t>
      </w:r>
      <w:r w:rsidR="00412306">
        <w:rPr>
          <w:rFonts w:eastAsiaTheme="minorEastAsia"/>
          <w:lang w:eastAsia="zh-CN"/>
        </w:rPr>
        <w:t>necessary</w:t>
      </w:r>
      <w:r w:rsidR="008C568E">
        <w:rPr>
          <w:rFonts w:eastAsiaTheme="minorEastAsia"/>
          <w:lang w:eastAsia="zh-CN"/>
        </w:rPr>
        <w:t xml:space="preserve"> a</w:t>
      </w:r>
      <w:r w:rsidR="0059407E">
        <w:rPr>
          <w:rFonts w:eastAsiaTheme="minorEastAsia"/>
          <w:lang w:eastAsia="zh-CN"/>
        </w:rPr>
        <w:t xml:space="preserve">dditional </w:t>
      </w:r>
      <w:r w:rsidR="00A1347D">
        <w:rPr>
          <w:rFonts w:eastAsiaTheme="minorEastAsia"/>
          <w:lang w:eastAsia="zh-CN"/>
        </w:rPr>
        <w:t>implementation margin</w:t>
      </w:r>
      <w:r w:rsidR="00412306">
        <w:rPr>
          <w:rFonts w:eastAsiaTheme="minorEastAsia"/>
          <w:lang w:eastAsia="zh-CN"/>
        </w:rPr>
        <w:t>s</w:t>
      </w:r>
      <w:r w:rsidR="00995FDE">
        <w:rPr>
          <w:rFonts w:eastAsiaTheme="minorEastAsia"/>
          <w:lang w:eastAsia="zh-CN"/>
        </w:rPr>
        <w:t xml:space="preserve"> being added</w:t>
      </w:r>
      <w:r w:rsidR="00412306">
        <w:rPr>
          <w:rFonts w:eastAsiaTheme="minorEastAsia"/>
          <w:lang w:eastAsia="zh-CN"/>
        </w:rPr>
        <w:t>.</w:t>
      </w:r>
    </w:p>
    <w:p w14:paraId="565B4470" w14:textId="12349864" w:rsidR="001C3D44" w:rsidRDefault="00B975CF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C568E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 MPR for contiguous RB allocation</w:t>
      </w:r>
      <w:r w:rsidR="005E1D2D">
        <w:rPr>
          <w:rFonts w:eastAsiaTheme="minorEastAsia"/>
          <w:lang w:eastAsia="zh-CN"/>
        </w:rPr>
        <w:t xml:space="preserve"> in </w:t>
      </w:r>
      <w:r w:rsidR="008C568E">
        <w:rPr>
          <w:rFonts w:eastAsiaTheme="minorEastAsia"/>
          <w:lang w:eastAsia="zh-CN"/>
        </w:rPr>
        <w:t>two</w:t>
      </w:r>
      <w:r w:rsidR="005E1D2D">
        <w:rPr>
          <w:rFonts w:eastAsiaTheme="minorEastAsia"/>
          <w:lang w:eastAsia="zh-CN"/>
        </w:rPr>
        <w:t xml:space="preserve"> CC</w:t>
      </w:r>
      <w:r w:rsidR="008C568E">
        <w:rPr>
          <w:rFonts w:eastAsiaTheme="minor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378D8" w:rsidRPr="00A1115A" w14:paraId="342A8D27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7D03F6B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B1DCC4E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1339D6A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378D8" w:rsidRPr="00A1115A" w14:paraId="1BE4D536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F75D9FF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7390642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1B1E272" w14:textId="77777777" w:rsidR="00C378D8" w:rsidRPr="00447069" w:rsidRDefault="00C378D8" w:rsidP="008B60B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82" w:type="dxa"/>
          </w:tcPr>
          <w:p w14:paraId="504932C3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232D4CB7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378D8" w:rsidRPr="00A1115A" w14:paraId="40D6D6BD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34D42C1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AAC666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2E0E3B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3.5</w:t>
            </w:r>
          </w:p>
        </w:tc>
        <w:tc>
          <w:tcPr>
            <w:tcW w:w="1905" w:type="dxa"/>
            <w:shd w:val="clear" w:color="auto" w:fill="auto"/>
          </w:tcPr>
          <w:p w14:paraId="188CD812" w14:textId="5B2C49B6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E49F64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2.5</w:t>
            </w:r>
          </w:p>
        </w:tc>
        <w:tc>
          <w:tcPr>
            <w:tcW w:w="1782" w:type="dxa"/>
          </w:tcPr>
          <w:p w14:paraId="267A673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3.5</w:t>
            </w:r>
          </w:p>
        </w:tc>
      </w:tr>
      <w:tr w:rsidR="00C378D8" w:rsidRPr="00A1115A" w14:paraId="4D7C4082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CF8F31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593934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86BCCD" w14:textId="2520472A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5105D76B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4.5</w:t>
            </w:r>
          </w:p>
        </w:tc>
        <w:tc>
          <w:tcPr>
            <w:tcW w:w="1782" w:type="dxa"/>
          </w:tcPr>
          <w:p w14:paraId="682600A1" w14:textId="2E28643C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</w:t>
            </w:r>
            <w:r>
              <w:t>5</w:t>
            </w:r>
          </w:p>
        </w:tc>
        <w:tc>
          <w:tcPr>
            <w:tcW w:w="1782" w:type="dxa"/>
          </w:tcPr>
          <w:p w14:paraId="14F31BC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4.5</w:t>
            </w:r>
          </w:p>
        </w:tc>
      </w:tr>
      <w:tr w:rsidR="00C378D8" w:rsidRPr="00A1115A" w14:paraId="431D6D16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2C3981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AD79A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E21AFD9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4D63F50B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0EBC7F57" w14:textId="59BA12B5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706DE5F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4A4313D0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AEEABCC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41A3E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E3992E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21C4CA43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15901DDF" w14:textId="29A1FD24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54D6A9F6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6B3F8988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5BFD6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157FB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1D219EE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74396FA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5A7CB88D" w14:textId="2D9BFAF9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7DC0DF32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1D525ACB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7F8C16B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C509BD6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B77387B" w14:textId="36D0BF9B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27BEBB6C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5B28F812" w14:textId="4D577CD1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4DC1C29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7D1C9552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B71EBF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767B35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86192AB" w14:textId="7B2E318A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624491F8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7BA0CDDA" w14:textId="5ECB353E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306209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09A4E097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C995689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199A76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EB7E7E4" w14:textId="58059F3B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20480EFD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0773CED0" w14:textId="3B4245EA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00D1BF4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33535D1A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48BEC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CA8C1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4F6C9F90" w14:textId="11896AE2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153233AA" w14:textId="360FA00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</w:t>
            </w:r>
            <w:r>
              <w:t>5</w:t>
            </w:r>
          </w:p>
        </w:tc>
        <w:tc>
          <w:tcPr>
            <w:tcW w:w="1782" w:type="dxa"/>
          </w:tcPr>
          <w:p w14:paraId="41F4C28C" w14:textId="04CF4217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5D83AC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</w:tbl>
    <w:p w14:paraId="7E0A7A24" w14:textId="77777777" w:rsidR="00F635B7" w:rsidRDefault="00F635B7" w:rsidP="00E6705B">
      <w:pPr>
        <w:rPr>
          <w:rFonts w:eastAsiaTheme="minorEastAsia"/>
          <w:lang w:eastAsia="zh-CN"/>
        </w:rPr>
      </w:pPr>
    </w:p>
    <w:p w14:paraId="28794202" w14:textId="7FF918AD" w:rsidR="009670A3" w:rsidRDefault="00C85996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C568E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MPR for contiguous RB allocation in one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565C7" w:rsidRPr="00A1115A" w14:paraId="55454A38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0223423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B371295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1AD0BF3D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0565C7" w:rsidRPr="00A1115A" w14:paraId="1AC5524B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E3D35FC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D4CF71C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CB0E2F6" w14:textId="77777777" w:rsidR="000565C7" w:rsidRPr="00447069" w:rsidRDefault="000565C7" w:rsidP="008B60B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82" w:type="dxa"/>
          </w:tcPr>
          <w:p w14:paraId="68FFBF85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36634E73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0565C7" w:rsidRPr="00A1115A" w14:paraId="7AA5735B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EF2C9C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6333E2E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893E126" w14:textId="3DA6483B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3C3161F8" w14:textId="0EC6CF2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4D8847E7" w14:textId="06CDEAD2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03B3679" w14:textId="7AAD996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</w:tr>
      <w:tr w:rsidR="000565C7" w:rsidRPr="00A1115A" w14:paraId="40B06A46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8475B21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7FC69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4F2AB9B" w14:textId="3E43A82C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7CAE32D8" w14:textId="6FEAA80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3.</w:t>
            </w:r>
            <w:r>
              <w:t>5</w:t>
            </w:r>
          </w:p>
        </w:tc>
        <w:tc>
          <w:tcPr>
            <w:tcW w:w="1782" w:type="dxa"/>
          </w:tcPr>
          <w:p w14:paraId="41E18AFE" w14:textId="35958349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49E1C4D" w14:textId="3CF9D6B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</w:tr>
      <w:tr w:rsidR="000565C7" w:rsidRPr="00A1115A" w14:paraId="771FBEFE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AE9D10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4CBF8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E119513" w14:textId="3219708E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6390EBA4" w14:textId="183CFE45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</w:t>
            </w:r>
          </w:p>
        </w:tc>
        <w:tc>
          <w:tcPr>
            <w:tcW w:w="1782" w:type="dxa"/>
          </w:tcPr>
          <w:p w14:paraId="49ACE871" w14:textId="6B821CB8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95E062E" w14:textId="66FE1E01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3.</w:t>
            </w:r>
            <w:r>
              <w:t>5</w:t>
            </w:r>
          </w:p>
        </w:tc>
      </w:tr>
      <w:tr w:rsidR="000565C7" w:rsidRPr="00A1115A" w14:paraId="209FEC8A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7EEFD8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80E335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99946D0" w14:textId="5459D695" w:rsidR="000565C7" w:rsidRPr="00A1115A" w:rsidRDefault="000565C7" w:rsidP="000565C7">
            <w:pPr>
              <w:pStyle w:val="TAL"/>
              <w:rPr>
                <w:lang w:val="en-US"/>
              </w:rPr>
            </w:pPr>
            <w:r>
              <w:t>3</w:t>
            </w:r>
          </w:p>
        </w:tc>
        <w:tc>
          <w:tcPr>
            <w:tcW w:w="1905" w:type="dxa"/>
            <w:shd w:val="clear" w:color="auto" w:fill="auto"/>
          </w:tcPr>
          <w:p w14:paraId="683E7C3E" w14:textId="78AA401B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  <w:tc>
          <w:tcPr>
            <w:tcW w:w="1782" w:type="dxa"/>
          </w:tcPr>
          <w:p w14:paraId="403138D4" w14:textId="70DFDF69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782" w:type="dxa"/>
          </w:tcPr>
          <w:p w14:paraId="3B5E02D8" w14:textId="7A958ED0" w:rsidR="000565C7" w:rsidRPr="00482ECA" w:rsidRDefault="00E76B29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4</w:t>
            </w:r>
          </w:p>
        </w:tc>
      </w:tr>
      <w:tr w:rsidR="000565C7" w:rsidRPr="00A1115A" w14:paraId="1DA14BAE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423C55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211465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BC38F87" w14:textId="260F61E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4.5</w:t>
            </w:r>
          </w:p>
        </w:tc>
        <w:tc>
          <w:tcPr>
            <w:tcW w:w="1905" w:type="dxa"/>
            <w:shd w:val="clear" w:color="auto" w:fill="auto"/>
          </w:tcPr>
          <w:p w14:paraId="786622C7" w14:textId="711AA28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5</w:t>
            </w:r>
          </w:p>
        </w:tc>
        <w:tc>
          <w:tcPr>
            <w:tcW w:w="1782" w:type="dxa"/>
          </w:tcPr>
          <w:p w14:paraId="01512C59" w14:textId="5D98F88C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  <w:tc>
          <w:tcPr>
            <w:tcW w:w="1782" w:type="dxa"/>
          </w:tcPr>
          <w:p w14:paraId="221F1625" w14:textId="7477AE8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</w:tr>
      <w:tr w:rsidR="000565C7" w:rsidRPr="00A1115A" w14:paraId="2F278F90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FE12711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BA49900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48E3A50" w14:textId="675C58B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905" w:type="dxa"/>
            <w:shd w:val="clear" w:color="auto" w:fill="auto"/>
          </w:tcPr>
          <w:p w14:paraId="1F5FFA70" w14:textId="1BC0C4F4" w:rsidR="000565C7" w:rsidRPr="00C85996" w:rsidRDefault="000565C7" w:rsidP="000565C7">
            <w:pPr>
              <w:pStyle w:val="TAL"/>
              <w:rPr>
                <w:rFonts w:eastAsiaTheme="minorEastAsia"/>
                <w:vertAlign w:val="superscript"/>
                <w:lang w:val="en-US" w:eastAsia="zh-CN"/>
              </w:rPr>
            </w:pPr>
            <w:r>
              <w:t>6</w:t>
            </w:r>
          </w:p>
        </w:tc>
        <w:tc>
          <w:tcPr>
            <w:tcW w:w="1782" w:type="dxa"/>
          </w:tcPr>
          <w:p w14:paraId="40175954" w14:textId="00B62CD7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782" w:type="dxa"/>
          </w:tcPr>
          <w:p w14:paraId="5ACABFA9" w14:textId="4F7DFAD2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0770C23A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BBB40A3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AB5EF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E671AF3" w14:textId="5CC388D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</w:t>
            </w:r>
          </w:p>
        </w:tc>
        <w:tc>
          <w:tcPr>
            <w:tcW w:w="1905" w:type="dxa"/>
            <w:shd w:val="clear" w:color="auto" w:fill="auto"/>
          </w:tcPr>
          <w:p w14:paraId="1481A170" w14:textId="26D45DC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6</w:t>
            </w:r>
          </w:p>
        </w:tc>
        <w:tc>
          <w:tcPr>
            <w:tcW w:w="1782" w:type="dxa"/>
          </w:tcPr>
          <w:p w14:paraId="4C1B1244" w14:textId="67E2DDEA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</w:t>
            </w:r>
          </w:p>
        </w:tc>
        <w:tc>
          <w:tcPr>
            <w:tcW w:w="1782" w:type="dxa"/>
          </w:tcPr>
          <w:p w14:paraId="4598869B" w14:textId="212E2138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3975D1B9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BD7DD5A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353749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3AD068B" w14:textId="58EC321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7FE0F129" w14:textId="62FCB74D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  <w:tc>
          <w:tcPr>
            <w:tcW w:w="1782" w:type="dxa"/>
          </w:tcPr>
          <w:p w14:paraId="7390BCF5" w14:textId="0BA5116F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</w:t>
            </w:r>
            <w:r>
              <w:t>5</w:t>
            </w:r>
          </w:p>
        </w:tc>
        <w:tc>
          <w:tcPr>
            <w:tcW w:w="1782" w:type="dxa"/>
          </w:tcPr>
          <w:p w14:paraId="12AE0801" w14:textId="10FAA52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7186781B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FB8B5B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1E2A8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85167DD" w14:textId="3F2895F0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360A4A53" w14:textId="67ADB2CF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  <w:tc>
          <w:tcPr>
            <w:tcW w:w="1782" w:type="dxa"/>
          </w:tcPr>
          <w:p w14:paraId="43D21F1B" w14:textId="01E9150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  <w:tc>
          <w:tcPr>
            <w:tcW w:w="1782" w:type="dxa"/>
          </w:tcPr>
          <w:p w14:paraId="6F001730" w14:textId="2A39995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</w:tr>
    </w:tbl>
    <w:p w14:paraId="011A4C6C" w14:textId="159D2358" w:rsidR="00C85996" w:rsidRDefault="00C85996" w:rsidP="00E6705B">
      <w:pPr>
        <w:rPr>
          <w:rFonts w:eastAsiaTheme="minorEastAsia"/>
          <w:lang w:eastAsia="zh-CN"/>
        </w:rPr>
      </w:pPr>
    </w:p>
    <w:p w14:paraId="4861AD7A" w14:textId="3C2D3880" w:rsidR="008C568E" w:rsidRDefault="008C568E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combined one CC and two CCs MPR results are given in </w:t>
      </w:r>
      <w:r w:rsidR="00617CB2">
        <w:rPr>
          <w:rFonts w:eastAsiaTheme="minorEastAsia"/>
          <w:lang w:eastAsia="zh-CN"/>
        </w:rPr>
        <w:t xml:space="preserve">Table 9. </w:t>
      </w:r>
    </w:p>
    <w:p w14:paraId="5006EEF9" w14:textId="38310E2B" w:rsidR="00A2323B" w:rsidRDefault="00617CB2" w:rsidP="00DF444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9 MPR for contiguous RB allocation in one CC and two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447"/>
        <w:gridCol w:w="1843"/>
        <w:gridCol w:w="1842"/>
        <w:gridCol w:w="1701"/>
        <w:gridCol w:w="1696"/>
      </w:tblGrid>
      <w:tr w:rsidR="00DF444F" w:rsidRPr="00A1115A" w14:paraId="68DC2CB8" w14:textId="77777777" w:rsidTr="002920EF">
        <w:trPr>
          <w:trHeight w:val="187"/>
          <w:jc w:val="center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auto"/>
          </w:tcPr>
          <w:p w14:paraId="2E904827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lastRenderedPageBreak/>
              <w:t>Modulation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02CD462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397" w:type="dxa"/>
            <w:gridSpan w:val="2"/>
          </w:tcPr>
          <w:p w14:paraId="02DCBA1A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DF444F" w:rsidRPr="00A1115A" w14:paraId="25A34348" w14:textId="77777777" w:rsidTr="002920EF">
        <w:trPr>
          <w:trHeight w:val="187"/>
          <w:jc w:val="center"/>
        </w:trPr>
        <w:tc>
          <w:tcPr>
            <w:tcW w:w="2547" w:type="dxa"/>
            <w:gridSpan w:val="2"/>
            <w:tcBorders>
              <w:top w:val="nil"/>
            </w:tcBorders>
            <w:shd w:val="clear" w:color="auto" w:fill="auto"/>
          </w:tcPr>
          <w:p w14:paraId="61AC6E4E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F10808D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842" w:type="dxa"/>
            <w:shd w:val="clear" w:color="auto" w:fill="auto"/>
          </w:tcPr>
          <w:p w14:paraId="27206F60" w14:textId="77777777" w:rsidR="00DF444F" w:rsidRPr="00447069" w:rsidRDefault="00DF444F" w:rsidP="002920E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01" w:type="dxa"/>
          </w:tcPr>
          <w:p w14:paraId="225D7AA9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696" w:type="dxa"/>
          </w:tcPr>
          <w:p w14:paraId="7737757D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056B6" w:rsidRPr="00A1115A" w14:paraId="5BFE974F" w14:textId="77777777" w:rsidTr="002920E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0358F933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47" w:type="dxa"/>
            <w:shd w:val="clear" w:color="auto" w:fill="auto"/>
          </w:tcPr>
          <w:p w14:paraId="075CDD6B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843" w:type="dxa"/>
            <w:shd w:val="clear" w:color="auto" w:fill="auto"/>
          </w:tcPr>
          <w:p w14:paraId="10A6F4B7" w14:textId="09E9C5C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7006D5B6" w14:textId="119F6151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4</w:t>
            </w:r>
          </w:p>
        </w:tc>
        <w:tc>
          <w:tcPr>
            <w:tcW w:w="1701" w:type="dxa"/>
          </w:tcPr>
          <w:p w14:paraId="5141A106" w14:textId="0599357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2.5</w:t>
            </w:r>
          </w:p>
        </w:tc>
        <w:tc>
          <w:tcPr>
            <w:tcW w:w="1696" w:type="dxa"/>
          </w:tcPr>
          <w:p w14:paraId="5DCB5166" w14:textId="29684B0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</w:tr>
      <w:tr w:rsidR="00C056B6" w:rsidRPr="00A1115A" w14:paraId="1E15D5DC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0FFA90F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7B058BD9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1ED2F726" w14:textId="6BD1EDE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1E603543" w14:textId="078C04C0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4.5</w:t>
            </w:r>
          </w:p>
        </w:tc>
        <w:tc>
          <w:tcPr>
            <w:tcW w:w="1701" w:type="dxa"/>
          </w:tcPr>
          <w:p w14:paraId="6BE8179D" w14:textId="668CF7E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696" w:type="dxa"/>
          </w:tcPr>
          <w:p w14:paraId="41DEDECA" w14:textId="176EE18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</w:tr>
      <w:tr w:rsidR="00C056B6" w:rsidRPr="00A1115A" w14:paraId="6546876B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6BA10AB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B1E4F5A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04D72ABB" w14:textId="040B321A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4D8F054D" w14:textId="22D547EE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02CB2BC0" w14:textId="73647A5B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475A10E2" w14:textId="31E10BA5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0AA16836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DC5F221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DE6C92A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69BFF652" w14:textId="0E8DDEAD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04598C1F" w14:textId="0383494A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7A613D0D" w14:textId="2091CFA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F7019F9" w14:textId="3689E5F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603662CF" w14:textId="77777777" w:rsidTr="002920E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2791BE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220F13B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377450B0" w14:textId="5CDCDA4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842" w:type="dxa"/>
            <w:shd w:val="clear" w:color="auto" w:fill="auto"/>
          </w:tcPr>
          <w:p w14:paraId="0448376C" w14:textId="2BC2F8E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6182E8A6" w14:textId="34AD1EE5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76240DE8" w14:textId="060A4F9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426CE3FA" w14:textId="77777777" w:rsidTr="002920E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21797DD6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47" w:type="dxa"/>
            <w:shd w:val="clear" w:color="auto" w:fill="auto"/>
          </w:tcPr>
          <w:p w14:paraId="4CDD3E07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5EA170BA" w14:textId="7A93E17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726E75C5" w14:textId="40449799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12A8FD7B" w14:textId="0824449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8111559" w14:textId="3915488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11F1F607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672D65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5E95D6B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355B2823" w14:textId="79C6E8E0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051F91A6" w14:textId="6FA986D9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272332FF" w14:textId="06BD3BB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0C682221" w14:textId="7572114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5968BEDB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A781A33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3C91DE16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4301B760" w14:textId="12B8658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33E4BF5C" w14:textId="3A1FF5FC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698DEBF5" w14:textId="01DF9A8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04A21769" w14:textId="3CF4D50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43F2D086" w14:textId="77777777" w:rsidTr="002920E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EBBBD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D2515E2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62C538DF" w14:textId="246A427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842" w:type="dxa"/>
            <w:shd w:val="clear" w:color="auto" w:fill="auto"/>
          </w:tcPr>
          <w:p w14:paraId="43239E93" w14:textId="73F1159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488745E4" w14:textId="4B9D763B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696" w:type="dxa"/>
          </w:tcPr>
          <w:p w14:paraId="08912987" w14:textId="52494140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</w:tr>
    </w:tbl>
    <w:p w14:paraId="32E5A24E" w14:textId="77777777" w:rsidR="00DF444F" w:rsidRDefault="00DF444F" w:rsidP="00E6705B">
      <w:pPr>
        <w:rPr>
          <w:rFonts w:eastAsiaTheme="minorEastAsia"/>
          <w:lang w:eastAsia="zh-CN"/>
        </w:rPr>
      </w:pPr>
    </w:p>
    <w:p w14:paraId="3403E416" w14:textId="575412E9" w:rsidR="00383633" w:rsidRPr="003920BC" w:rsidRDefault="00383633" w:rsidP="0038363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3808E4"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 w:rsidR="006F098D">
        <w:rPr>
          <w:rFonts w:eastAsia="等线"/>
          <w:b/>
          <w:lang w:val="en-US" w:eastAsia="zh-CN"/>
        </w:rPr>
        <w:t xml:space="preserve">Consider MPR results for contiguous RB allocations in table </w:t>
      </w:r>
      <w:r w:rsidR="00617CB2">
        <w:rPr>
          <w:rFonts w:eastAsia="等线"/>
          <w:b/>
          <w:lang w:val="en-US" w:eastAsia="zh-CN"/>
        </w:rPr>
        <w:t>9</w:t>
      </w:r>
      <w:r w:rsidR="006F098D">
        <w:rPr>
          <w:rFonts w:eastAsia="等线"/>
          <w:b/>
          <w:lang w:val="en-US" w:eastAsia="zh-CN"/>
        </w:rPr>
        <w:t>.</w:t>
      </w:r>
    </w:p>
    <w:p w14:paraId="2B7284B2" w14:textId="0D8103BF" w:rsidR="00153E43" w:rsidRDefault="00153E43" w:rsidP="00153E43">
      <w:pPr>
        <w:pStyle w:val="1"/>
        <w:numPr>
          <w:ilvl w:val="0"/>
          <w:numId w:val="3"/>
        </w:numPr>
      </w:pPr>
      <w:r>
        <w:t>PC1.5 NCCA</w:t>
      </w:r>
    </w:p>
    <w:p w14:paraId="144C4861" w14:textId="24886390" w:rsidR="009B23D3" w:rsidRPr="00727054" w:rsidRDefault="009B23D3" w:rsidP="009B23D3">
      <w:pPr>
        <w:pStyle w:val="3"/>
        <w:ind w:left="720" w:hanging="720"/>
        <w:rPr>
          <w:rFonts w:eastAsia="宋体"/>
          <w:szCs w:val="18"/>
          <w:lang w:val="sv-SE" w:eastAsia="zh-CN"/>
        </w:rPr>
      </w:pPr>
      <w:r>
        <w:rPr>
          <w:rFonts w:eastAsia="宋体"/>
          <w:szCs w:val="18"/>
          <w:lang w:val="sv-SE" w:eastAsia="zh-CN"/>
        </w:rPr>
        <w:t>3</w:t>
      </w:r>
      <w:r w:rsidRPr="00727054">
        <w:rPr>
          <w:rFonts w:eastAsia="宋体"/>
          <w:szCs w:val="18"/>
          <w:lang w:val="sv-SE" w:eastAsia="zh-CN"/>
        </w:rPr>
        <w:t>.</w:t>
      </w:r>
      <w:r>
        <w:rPr>
          <w:rFonts w:eastAsia="宋体"/>
          <w:szCs w:val="18"/>
          <w:lang w:val="sv-SE" w:eastAsia="zh-CN"/>
        </w:rPr>
        <w:t>1</w:t>
      </w:r>
      <w:r w:rsidRPr="00727054">
        <w:rPr>
          <w:rFonts w:eastAsia="宋体"/>
          <w:szCs w:val="18"/>
          <w:lang w:val="sv-SE" w:eastAsia="zh-CN"/>
        </w:rPr>
        <w:t>.1 Initial MRP results</w:t>
      </w:r>
    </w:p>
    <w:p w14:paraId="4D817BA4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7B712A93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3F7B4E1A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870094B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D2177E1" w14:textId="09A3EAE8" w:rsidR="009B23D3" w:rsidRDefault="00C5021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Different CBW and GAP </w:t>
      </w:r>
      <w:r w:rsidR="003F6264">
        <w:rPr>
          <w:rFonts w:ascii="Times New Roman" w:eastAsiaTheme="minorEastAsia" w:hAnsi="Times New Roman"/>
          <w:sz w:val="20"/>
          <w:szCs w:val="20"/>
          <w:lang w:val="en-GB" w:eastAsia="zh-CN"/>
        </w:rPr>
        <w:t>combinations</w:t>
      </w:r>
    </w:p>
    <w:p w14:paraId="0800F9D6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</w:t>
      </w:r>
      <w:proofErr w:type="spellEnd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15khz</w:t>
      </w:r>
    </w:p>
    <w:p w14:paraId="287D4D67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include 2LO, and 1LO+TxD</w:t>
      </w:r>
    </w:p>
    <w:p w14:paraId="6A0F26E8" w14:textId="491C042E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DC72D9">
        <w:rPr>
          <w:rFonts w:ascii="Times New Roman" w:eastAsiaTheme="minorEastAsia" w:hAnsi="Times New Roman"/>
          <w:sz w:val="20"/>
          <w:szCs w:val="20"/>
          <w:lang w:val="en-GB" w:eastAsia="zh-CN"/>
        </w:rPr>
        <w:t>QPSK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79F29889" w14:textId="22CF545C" w:rsidR="000E1996" w:rsidRPr="005A3374" w:rsidRDefault="009B23D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Equal PSD</w:t>
      </w:r>
    </w:p>
    <w:p w14:paraId="62547EDA" w14:textId="312A817A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Both forward and reverse IMD impacts and necessary margins have been accounted in the simulation. Based on simulation results in [2] it was observed that the MPR results are similar for QPSK and 64QAM, therefore here only </w:t>
      </w:r>
      <w:r w:rsidR="001640DE">
        <w:rPr>
          <w:rFonts w:eastAsiaTheme="minorEastAsia"/>
          <w:lang w:eastAsia="zh-CN"/>
        </w:rPr>
        <w:t xml:space="preserve">QPSK </w:t>
      </w:r>
      <w:r>
        <w:rPr>
          <w:rFonts w:eastAsiaTheme="minorEastAsia"/>
          <w:lang w:eastAsia="zh-CN"/>
        </w:rPr>
        <w:t>is further analysed.</w:t>
      </w:r>
    </w:p>
    <w:p w14:paraId="1D622AD9" w14:textId="68B8D98D" w:rsidR="00633C4C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MPR results are in table 1</w:t>
      </w:r>
      <w:r w:rsidR="00B57877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 and </w:t>
      </w:r>
      <w:r w:rsidR="00B57877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 xml:space="preserve"> for DFT-S-OFDM and CP-OFDM respectively</w:t>
      </w:r>
      <w:r w:rsidR="005A3374">
        <w:rPr>
          <w:rFonts w:eastAsiaTheme="minorEastAsia"/>
          <w:lang w:eastAsia="zh-CN"/>
        </w:rPr>
        <w:t xml:space="preserve"> </w:t>
      </w:r>
      <w:r w:rsidR="005A3374">
        <w:rPr>
          <w:rFonts w:eastAsiaTheme="minorEastAsia" w:hint="eastAsia"/>
          <w:lang w:eastAsia="zh-CN"/>
        </w:rPr>
        <w:t>t</w:t>
      </w:r>
      <w:r w:rsidR="005A3374">
        <w:rPr>
          <w:rFonts w:eastAsiaTheme="minorEastAsia"/>
          <w:lang w:eastAsia="zh-CN"/>
        </w:rPr>
        <w:t>o meet -30dBm</w:t>
      </w:r>
      <w:r w:rsidR="00494DF9">
        <w:rPr>
          <w:rFonts w:eastAsiaTheme="minorEastAsia"/>
          <w:lang w:eastAsia="zh-CN"/>
        </w:rPr>
        <w:t>/MHz</w:t>
      </w:r>
      <w:r w:rsidR="005A3374">
        <w:rPr>
          <w:rFonts w:eastAsiaTheme="minorEastAsia"/>
          <w:lang w:eastAsia="zh-CN"/>
        </w:rPr>
        <w:t xml:space="preserve"> SEM requirements.</w:t>
      </w:r>
      <w:r w:rsidR="00782FD0">
        <w:rPr>
          <w:rFonts w:eastAsiaTheme="minorEastAsia"/>
          <w:lang w:eastAsia="zh-CN"/>
        </w:rPr>
        <w:t xml:space="preserve"> And for the case that DC leakage falls into the SEM region, strict</w:t>
      </w:r>
      <w:r w:rsidR="00496881">
        <w:rPr>
          <w:rFonts w:eastAsiaTheme="minorEastAsia"/>
          <w:lang w:eastAsia="zh-CN"/>
        </w:rPr>
        <w:t>er</w:t>
      </w:r>
      <w:r w:rsidR="00782FD0">
        <w:rPr>
          <w:rFonts w:eastAsiaTheme="minorEastAsia"/>
          <w:lang w:eastAsia="zh-CN"/>
        </w:rPr>
        <w:t xml:space="preserve"> </w:t>
      </w:r>
      <w:r w:rsidR="00624E4F">
        <w:rPr>
          <w:rFonts w:eastAsiaTheme="minorEastAsia"/>
          <w:lang w:eastAsia="zh-CN"/>
        </w:rPr>
        <w:t>LO</w:t>
      </w:r>
      <w:r w:rsidR="00782FD0">
        <w:rPr>
          <w:rFonts w:eastAsiaTheme="minorEastAsia"/>
          <w:lang w:eastAsia="zh-CN"/>
        </w:rPr>
        <w:t xml:space="preserve"> leakage is adopted.</w:t>
      </w:r>
    </w:p>
    <w:p w14:paraId="701A2640" w14:textId="77777777" w:rsidR="00633C4C" w:rsidRDefault="00633C4C" w:rsidP="009B23D3">
      <w:pPr>
        <w:rPr>
          <w:rFonts w:eastAsiaTheme="minorEastAsia"/>
          <w:lang w:eastAsia="zh-CN"/>
        </w:rPr>
      </w:pPr>
    </w:p>
    <w:p w14:paraId="33F67288" w14:textId="3BD11E7A" w:rsidR="00DA1C90" w:rsidRDefault="009B23D3" w:rsidP="00DE34E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</w:t>
      </w:r>
      <w:r w:rsidR="00B57877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 </w:t>
      </w:r>
      <w:r w:rsidRPr="000F2889">
        <w:rPr>
          <w:rFonts w:eastAsiaTheme="minorEastAsia"/>
          <w:lang w:eastAsia="zh-CN"/>
        </w:rPr>
        <w:t>DFT-S-OFDM</w:t>
      </w:r>
      <w:r>
        <w:rPr>
          <w:rFonts w:eastAsiaTheme="minorEastAsia"/>
          <w:lang w:eastAsia="zh-CN"/>
        </w:rPr>
        <w:t xml:space="preserve"> NCCA MPR results</w:t>
      </w: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110"/>
        <w:gridCol w:w="968"/>
        <w:gridCol w:w="1139"/>
        <w:gridCol w:w="879"/>
        <w:gridCol w:w="1227"/>
        <w:gridCol w:w="1134"/>
        <w:gridCol w:w="1076"/>
        <w:gridCol w:w="1196"/>
        <w:gridCol w:w="1196"/>
        <w:gridCol w:w="1196"/>
        <w:gridCol w:w="1196"/>
        <w:gridCol w:w="1196"/>
      </w:tblGrid>
      <w:tr w:rsidR="00111C3C" w:rsidRPr="00C52E9B" w14:paraId="781BEEAE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  <w:vAlign w:val="center"/>
          </w:tcPr>
          <w:p w14:paraId="03B89F97" w14:textId="77777777" w:rsidR="00111C3C" w:rsidRPr="00C52E9B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5CCF1EAC" w14:textId="77777777" w:rsidR="00111C3C" w:rsidRPr="00C52E9B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10D89CE1" w14:textId="77777777" w:rsidR="00111C3C" w:rsidRPr="00C52E9B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</w:pPr>
          </w:p>
        </w:tc>
        <w:tc>
          <w:tcPr>
            <w:tcW w:w="1139" w:type="dxa"/>
            <w:shd w:val="clear" w:color="auto" w:fill="auto"/>
            <w:noWrap/>
            <w:vAlign w:val="center"/>
          </w:tcPr>
          <w:p w14:paraId="610728E5" w14:textId="77777777" w:rsidR="00111C3C" w:rsidRPr="00C52E9B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</w:pPr>
          </w:p>
        </w:tc>
        <w:tc>
          <w:tcPr>
            <w:tcW w:w="879" w:type="dxa"/>
            <w:shd w:val="clear" w:color="auto" w:fill="auto"/>
            <w:noWrap/>
            <w:vAlign w:val="center"/>
          </w:tcPr>
          <w:p w14:paraId="6AB8CC21" w14:textId="77777777" w:rsidR="00111C3C" w:rsidRPr="000B388B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</w:p>
        </w:tc>
        <w:tc>
          <w:tcPr>
            <w:tcW w:w="4633" w:type="dxa"/>
            <w:gridSpan w:val="4"/>
            <w:shd w:val="clear" w:color="auto" w:fill="E2EFD9" w:themeFill="accent6" w:themeFillTint="33"/>
            <w:noWrap/>
            <w:vAlign w:val="center"/>
          </w:tcPr>
          <w:p w14:paraId="4E7C0041" w14:textId="77777777" w:rsidR="00111C3C" w:rsidRPr="009944CE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2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</w:t>
            </w:r>
            <w:r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 </w:t>
            </w:r>
            <w:r w:rsidRPr="000B388B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(CC1 CBW + GAP + CC2 CBW)</w:t>
            </w:r>
          </w:p>
        </w:tc>
        <w:tc>
          <w:tcPr>
            <w:tcW w:w="4784" w:type="dxa"/>
            <w:gridSpan w:val="4"/>
            <w:shd w:val="clear" w:color="auto" w:fill="D9E2F3" w:themeFill="accent1" w:themeFillTint="33"/>
            <w:vAlign w:val="center"/>
          </w:tcPr>
          <w:p w14:paraId="06229788" w14:textId="77777777" w:rsidR="00111C3C" w:rsidRPr="009944CE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1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LO + </w:t>
            </w:r>
            <w:proofErr w:type="spellStart"/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TxD</w:t>
            </w:r>
            <w:proofErr w:type="spellEnd"/>
            <w:r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 </w:t>
            </w:r>
            <w:r w:rsidRPr="000B388B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(CC1 CBW + GAP + CC2 CBW)</w:t>
            </w:r>
          </w:p>
        </w:tc>
      </w:tr>
      <w:tr w:rsidR="00111C3C" w:rsidRPr="004C1658" w14:paraId="04762A6A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  <w:vAlign w:val="center"/>
          </w:tcPr>
          <w:p w14:paraId="62A084D7" w14:textId="77777777" w:rsidR="00111C3C" w:rsidRPr="004C1658" w:rsidRDefault="00111C3C" w:rsidP="0079449A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14:paraId="43152138" w14:textId="77777777" w:rsidR="00111C3C" w:rsidRPr="004C1658" w:rsidRDefault="00111C3C" w:rsidP="0079449A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1CA83784" w14:textId="77777777" w:rsidR="00111C3C" w:rsidRPr="004C1658" w:rsidRDefault="00111C3C" w:rsidP="0079449A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39" w:type="dxa"/>
            <w:shd w:val="clear" w:color="auto" w:fill="auto"/>
            <w:noWrap/>
            <w:vAlign w:val="center"/>
          </w:tcPr>
          <w:p w14:paraId="7C667214" w14:textId="77777777" w:rsidR="00111C3C" w:rsidRPr="004C1658" w:rsidRDefault="00111C3C" w:rsidP="0079449A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879" w:type="dxa"/>
            <w:shd w:val="clear" w:color="auto" w:fill="auto"/>
            <w:noWrap/>
            <w:vAlign w:val="center"/>
          </w:tcPr>
          <w:p w14:paraId="01337323" w14:textId="77777777" w:rsidR="00111C3C" w:rsidRPr="004C1658" w:rsidRDefault="00111C3C" w:rsidP="0079449A">
            <w:pPr>
              <w:spacing w:after="0"/>
              <w:jc w:val="center"/>
              <w:rPr>
                <w:rFonts w:ascii="Calibri" w:hAnsi="Calibri" w:cs="Calibri"/>
                <w:b/>
                <w:color w:val="0066FF"/>
                <w:sz w:val="16"/>
                <w:szCs w:val="16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  <w:vAlign w:val="center"/>
          </w:tcPr>
          <w:p w14:paraId="2DD4C196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6134FFD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076" w:type="dxa"/>
            <w:shd w:val="clear" w:color="auto" w:fill="E2EFD9" w:themeFill="accent6" w:themeFillTint="33"/>
            <w:vAlign w:val="center"/>
          </w:tcPr>
          <w:p w14:paraId="3DF0809A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E2EFD9" w:themeFill="accent6" w:themeFillTint="33"/>
            <w:vAlign w:val="center"/>
          </w:tcPr>
          <w:p w14:paraId="4E827474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196" w:type="dxa"/>
            <w:shd w:val="clear" w:color="auto" w:fill="D9E2F3" w:themeFill="accent1" w:themeFillTint="33"/>
            <w:vAlign w:val="center"/>
          </w:tcPr>
          <w:p w14:paraId="7DBA5E2E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96" w:type="dxa"/>
            <w:shd w:val="clear" w:color="auto" w:fill="D9E2F3" w:themeFill="accent1" w:themeFillTint="33"/>
            <w:vAlign w:val="center"/>
          </w:tcPr>
          <w:p w14:paraId="71BBF4F5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196" w:type="dxa"/>
            <w:shd w:val="clear" w:color="auto" w:fill="D9E2F3" w:themeFill="accent1" w:themeFillTint="33"/>
            <w:vAlign w:val="center"/>
          </w:tcPr>
          <w:p w14:paraId="52B14AB9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  <w:vAlign w:val="center"/>
          </w:tcPr>
          <w:p w14:paraId="768C6E73" w14:textId="77777777" w:rsidR="00111C3C" w:rsidRPr="004C1658" w:rsidRDefault="00111C3C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467F74" w:rsidRPr="00C52E9B" w14:paraId="513F6374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445E91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490B12B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8DA7CC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39" w:type="dxa"/>
            <w:shd w:val="clear" w:color="auto" w:fill="auto"/>
            <w:noWrap/>
          </w:tcPr>
          <w:p w14:paraId="00F2C1C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</w:tcPr>
          <w:p w14:paraId="7BFFD78F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57.96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20FD8FF9" w14:textId="47717378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A890E9C" w14:textId="666AA7A3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370257A1" w14:textId="7D31291C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6FE896F9" w14:textId="1175B77B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8F4C658" w14:textId="7D14F627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169E96B" w14:textId="0CBF40E3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72CAAB5" w14:textId="314C9BE4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579D868B" w14:textId="05E17D1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0DD134D6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7D734A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660AD60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8C0FC8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39" w:type="dxa"/>
            <w:shd w:val="clear" w:color="auto" w:fill="auto"/>
            <w:noWrap/>
          </w:tcPr>
          <w:p w14:paraId="2EA536F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879" w:type="dxa"/>
            <w:shd w:val="clear" w:color="auto" w:fill="auto"/>
            <w:noWrap/>
          </w:tcPr>
          <w:p w14:paraId="133A6CBD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46.08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436A3B51" w14:textId="66679A08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D727627" w14:textId="24AE03BE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0B2BAD4F" w14:textId="62030E75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25A45BD5" w14:textId="6C0CA2DA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D63D3B2" w14:textId="7752DE08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9BD1AEB" w14:textId="2028F146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6BE9F9C" w14:textId="63055808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29FDEF47" w14:textId="3687774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28C731FE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DE4B88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10" w:type="dxa"/>
            <w:shd w:val="clear" w:color="auto" w:fill="auto"/>
            <w:noWrap/>
          </w:tcPr>
          <w:p w14:paraId="3A8700A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830238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39" w:type="dxa"/>
            <w:shd w:val="clear" w:color="auto" w:fill="auto"/>
            <w:noWrap/>
          </w:tcPr>
          <w:p w14:paraId="19D0331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63439CB1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33DF0EC3" w14:textId="2F8D2423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1.9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F462E3A" w14:textId="42D24D3D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1.2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2682351" w14:textId="2A4E7EF0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1.2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01F8F67" w14:textId="3BD075BD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1.2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5CD2602" w14:textId="070A63A8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A37C80E" w14:textId="5DBCD5BB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902BD2B" w14:textId="5F0F093D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91FECAC" w14:textId="05F79592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5D351DD6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CD596E4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10" w:type="dxa"/>
            <w:shd w:val="clear" w:color="auto" w:fill="auto"/>
            <w:noWrap/>
          </w:tcPr>
          <w:p w14:paraId="290A9CD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72EDEA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39" w:type="dxa"/>
            <w:shd w:val="clear" w:color="auto" w:fill="auto"/>
            <w:noWrap/>
          </w:tcPr>
          <w:p w14:paraId="7C20BFF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0F71B7B5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18A16529" w14:textId="54B0168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2B29789" w14:textId="18EA065D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1.9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86C1ABE" w14:textId="20688E43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1.9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064AB8CE" w14:textId="4741A6E8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1.9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BA06FC7" w14:textId="23C3A609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4ED274B" w14:textId="306055D4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90947C8" w14:textId="5EE25D4C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64138DD5" w14:textId="0631AD0D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4F59FA73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9C6857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10" w:type="dxa"/>
            <w:shd w:val="clear" w:color="auto" w:fill="auto"/>
            <w:noWrap/>
          </w:tcPr>
          <w:p w14:paraId="2FFA0CB4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6C6284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39" w:type="dxa"/>
            <w:shd w:val="clear" w:color="auto" w:fill="auto"/>
            <w:noWrap/>
          </w:tcPr>
          <w:p w14:paraId="1B03682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879" w:type="dxa"/>
            <w:shd w:val="clear" w:color="auto" w:fill="auto"/>
            <w:noWrap/>
          </w:tcPr>
          <w:p w14:paraId="6CBEB95D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6BDA1CE5" w14:textId="025CFB4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9935DA0" w14:textId="6502D228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1.9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57B9446" w14:textId="66266858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1.9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0F41068" w14:textId="3CACE48E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1.9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E262A7D" w14:textId="655101E5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938ECE7" w14:textId="7AC97942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7E53E8C" w14:textId="2D221B48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209D5887" w14:textId="3AC8893D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0F4B1ACD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9E9EB9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10" w:type="dxa"/>
            <w:shd w:val="clear" w:color="auto" w:fill="auto"/>
            <w:noWrap/>
          </w:tcPr>
          <w:p w14:paraId="2DFFC338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7F0FA2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02B8CC7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06878F40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198F4453" w14:textId="4420C283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83CE5DB" w14:textId="38454776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1.9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34AD89D" w14:textId="6A7DE729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1.9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2964DD42" w14:textId="4FC8DFFF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1.9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D890372" w14:textId="15090B29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C55F76B" w14:textId="1E3DD19D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90196E3" w14:textId="107D5780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6.5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4D068C8F" w14:textId="3A45C7DF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5.8 </w:t>
            </w:r>
          </w:p>
        </w:tc>
      </w:tr>
      <w:tr w:rsidR="00467F74" w:rsidRPr="00C52E9B" w14:paraId="3936DD79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F4FDD9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10" w:type="dxa"/>
            <w:shd w:val="clear" w:color="auto" w:fill="auto"/>
            <w:noWrap/>
          </w:tcPr>
          <w:p w14:paraId="45F4259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253263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39" w:type="dxa"/>
            <w:shd w:val="clear" w:color="auto" w:fill="auto"/>
            <w:noWrap/>
          </w:tcPr>
          <w:p w14:paraId="0AEDD85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879" w:type="dxa"/>
            <w:shd w:val="clear" w:color="auto" w:fill="auto"/>
            <w:noWrap/>
          </w:tcPr>
          <w:p w14:paraId="6191123D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15759471" w14:textId="37D2EEC3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ACC6434" w14:textId="54D3482B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1.9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6E2CFEB9" w14:textId="7B19FF03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1.9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F34E542" w14:textId="68460D41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1.9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B4BFE1A" w14:textId="222275DC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D5FFF36" w14:textId="449F3898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6CEBDAB" w14:textId="339281C6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144F1720" w14:textId="22118045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9.4 </w:t>
            </w:r>
          </w:p>
        </w:tc>
      </w:tr>
      <w:tr w:rsidR="00467F74" w:rsidRPr="00C52E9B" w14:paraId="6A9CF047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8DB434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5EB19A5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E7BE73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5262AF8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2EF4B9DE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7D8B3BBB" w14:textId="321E912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17F7D14" w14:textId="48846C57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72EE43C0" w14:textId="2F58FE3E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39AA14A3" w14:textId="62776BB9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CE67CAB" w14:textId="4D7AF496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1498297" w14:textId="2B4B00C7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C23A5DC" w14:textId="16894C38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9.4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3E9EBBF1" w14:textId="14728AC5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9.4 </w:t>
            </w:r>
          </w:p>
        </w:tc>
      </w:tr>
      <w:tr w:rsidR="00467F74" w:rsidRPr="00C52E9B" w14:paraId="36D39242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1BACAE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1607DEF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701365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148DAF0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1A812F3C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11.52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68FDDC66" w14:textId="59B31E45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DFD1975" w14:textId="1B3D33D4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21C686A1" w14:textId="041E5696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5827A255" w14:textId="1A6C94BE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38B7A8A" w14:textId="5AF27F1F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8E8A394" w14:textId="776998CC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FD81505" w14:textId="2C3DB82B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FAB39C2" w14:textId="094267C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10.6 </w:t>
            </w:r>
          </w:p>
        </w:tc>
      </w:tr>
      <w:tr w:rsidR="00467F74" w:rsidRPr="00C52E9B" w14:paraId="78C8F10B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D9EAC1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10" w:type="dxa"/>
            <w:shd w:val="clear" w:color="auto" w:fill="auto"/>
            <w:noWrap/>
          </w:tcPr>
          <w:p w14:paraId="7B3CDE7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92EB16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39" w:type="dxa"/>
            <w:shd w:val="clear" w:color="auto" w:fill="auto"/>
            <w:noWrap/>
          </w:tcPr>
          <w:p w14:paraId="3F597FB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879" w:type="dxa"/>
            <w:shd w:val="clear" w:color="auto" w:fill="auto"/>
            <w:noWrap/>
          </w:tcPr>
          <w:p w14:paraId="678620AB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1FA02401" w14:textId="479D1123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D91F2B5" w14:textId="15FA06EA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318FA5F" w14:textId="1AEC659A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3049E894" w14:textId="5292EC27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E6C35FB" w14:textId="3CB90233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85FAB36" w14:textId="2917C764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93805F7" w14:textId="56CF0975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10.6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549BC49" w14:textId="539430AF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10.6 </w:t>
            </w:r>
          </w:p>
        </w:tc>
      </w:tr>
      <w:tr w:rsidR="00467F74" w:rsidRPr="00C52E9B" w14:paraId="19834704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FD4197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10" w:type="dxa"/>
            <w:shd w:val="clear" w:color="auto" w:fill="auto"/>
            <w:noWrap/>
          </w:tcPr>
          <w:p w14:paraId="16E3099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EF2866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591B9E0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138B10C6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590F2A4F" w14:textId="6FA73DE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2.8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5D70340" w14:textId="33E7E9A5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4A46CF8" w14:textId="7A0285C1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02F51AD9" w14:textId="697A77AC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013A584" w14:textId="3D36E8BF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CC172A6" w14:textId="104915C8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45835E8" w14:textId="5FAAC46A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4718B277" w14:textId="771C78EC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12.0 </w:t>
            </w:r>
          </w:p>
        </w:tc>
      </w:tr>
      <w:tr w:rsidR="00467F74" w:rsidRPr="00C52E9B" w14:paraId="5AB5C4F7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C48186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10" w:type="dxa"/>
            <w:shd w:val="clear" w:color="auto" w:fill="auto"/>
            <w:noWrap/>
          </w:tcPr>
          <w:p w14:paraId="54DC165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A52881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6B3B847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6555A637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6.48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21D675DB" w14:textId="7DFEF772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B741F49" w14:textId="62FB1FFA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70E10D5B" w14:textId="4DD241E3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04CA5419" w14:textId="1A4DE3B8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108F642" w14:textId="4F0E2772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FDC1E24" w14:textId="5ED553F3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A7D0E97" w14:textId="353DFA77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12.0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1AA58396" w14:textId="1A57DD4A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12.0 </w:t>
            </w:r>
          </w:p>
        </w:tc>
      </w:tr>
      <w:tr w:rsidR="00467F74" w:rsidRPr="00C52E9B" w14:paraId="43F171D8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A522FC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</w:tcPr>
          <w:p w14:paraId="0DFF4B9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603D47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9" w:type="dxa"/>
            <w:shd w:val="clear" w:color="auto" w:fill="auto"/>
            <w:noWrap/>
          </w:tcPr>
          <w:p w14:paraId="2BF9E52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879" w:type="dxa"/>
            <w:shd w:val="clear" w:color="auto" w:fill="auto"/>
            <w:noWrap/>
          </w:tcPr>
          <w:p w14:paraId="2CD96E9A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2C74C477" w14:textId="3967CE85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6A1DDC1" w14:textId="5706AD22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5AC4E464" w14:textId="16367636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E7AC1C5" w14:textId="3925C257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6687C8E" w14:textId="042A035C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17F3333" w14:textId="39027741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7DBD651" w14:textId="25BE668C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17B98A0A" w14:textId="37D1148F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22B16F2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0A9434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1885ACE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B467AF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39E87B9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26DB6272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495C8788" w14:textId="5E6A92C4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7DC83742" w14:textId="362CE019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04FCCA6D" w14:textId="4261B9CD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70EE7D5A" w14:textId="789D5BCB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84BEA06" w14:textId="66C0435D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35D9343" w14:textId="2EA5DA9F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7E75C31" w14:textId="1470CEFF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21C87807" w14:textId="6B0E800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79944051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C02C188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60C72A0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3A3AA5A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39" w:type="dxa"/>
            <w:shd w:val="clear" w:color="auto" w:fill="auto"/>
            <w:noWrap/>
          </w:tcPr>
          <w:p w14:paraId="48CB22C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879" w:type="dxa"/>
            <w:shd w:val="clear" w:color="auto" w:fill="auto"/>
            <w:noWrap/>
          </w:tcPr>
          <w:p w14:paraId="3402DFBA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6D4DA075" w14:textId="398D49DD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611AA0E" w14:textId="729DE463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7EB5B72B" w14:textId="3A21D28D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1C40F5E4" w14:textId="47D772EE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325FCAE" w14:textId="0E3A7116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35B524F" w14:textId="2BC0CFB8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1719C42" w14:textId="46C1C0B6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3E846E9D" w14:textId="26524A5C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2BE095A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77467F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57C5A1B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3DA80D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08C8B6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2ACC87BF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03806D01" w14:textId="7C5762E5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70E26A55" w14:textId="2E4FAAD8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39163275" w14:textId="3E974656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239A8035" w14:textId="2F60FBCA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9353297" w14:textId="715A1AC7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8E2B3AF" w14:textId="1EED8409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C13F88B" w14:textId="120AE92D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2532E0A3" w14:textId="3DFB7FB7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10D916F2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1DAB3C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1E2F163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F74BFD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CF0258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73DC42AB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63F694C7" w14:textId="3F79F39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3.3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5B67D79" w14:textId="4159E421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4F84301" w14:textId="4C722649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032F521C" w14:textId="36A83A5E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96DC05B" w14:textId="3F911078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2794824" w14:textId="18EF1DF8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1D158D4" w14:textId="47A01BC5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6749AF5B" w14:textId="745F7694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63B35D24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351F01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2973B82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76DAE3A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25C1C808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16239009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4.32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6D59546D" w14:textId="4481A544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708CB6B" w14:textId="3091A0A7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770780D" w14:textId="52339E94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0BA5CB2" w14:textId="6ED3F4A6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882E790" w14:textId="7C78EFEA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0FA636A" w14:textId="285D7EA0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0C4CD20" w14:textId="645625C9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18FE0285" w14:textId="0D550993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694FD6E9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309159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</w:tcPr>
          <w:p w14:paraId="3E8E2C6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F4A50A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39" w:type="dxa"/>
            <w:shd w:val="clear" w:color="auto" w:fill="auto"/>
            <w:noWrap/>
          </w:tcPr>
          <w:p w14:paraId="1104B2F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879" w:type="dxa"/>
            <w:shd w:val="clear" w:color="auto" w:fill="auto"/>
            <w:noWrap/>
          </w:tcPr>
          <w:p w14:paraId="7C538739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2B778474" w14:textId="3CAE0642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3211B9A" w14:textId="5DCCF843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2.8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82CA508" w14:textId="2157685D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2.8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73C405AF" w14:textId="545D6F9A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2.8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21B0C5A" w14:textId="6F783FD1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2B5A340" w14:textId="25CF7733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D449DD3" w14:textId="57F48C53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3C677DBF" w14:textId="125CFEFB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57C78F0B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6F4904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</w:tcPr>
          <w:p w14:paraId="5F4F88E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944A81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29F24D5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4F8D85D4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2.88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0353E897" w14:textId="7B32E2AC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4.4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50EA2C6" w14:textId="1B5D1B20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5D876F6E" w14:textId="314B6E09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2FCAB637" w14:textId="1F8F44FC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EBD1B00" w14:textId="595E3AAA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7C17943" w14:textId="231CA669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455C3E7" w14:textId="5BB8331A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949301D" w14:textId="14AEADF7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15623B5D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1DC76FEA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071D327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625932A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6A8B71D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029C5A06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43363BC5" w14:textId="6A2ED26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29FD920" w14:textId="5DE66CF8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95961F7" w14:textId="35C9163A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15100332" w14:textId="56562973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2574D10" w14:textId="2D1ACEA1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A3425A0" w14:textId="1D28DD8B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D941131" w14:textId="448D5C50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13.6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46442C5" w14:textId="0C549AD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13.6 </w:t>
            </w:r>
          </w:p>
        </w:tc>
      </w:tr>
      <w:tr w:rsidR="00467F74" w:rsidRPr="00C52E9B" w14:paraId="7FB5FD9E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48C104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3C5AA96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D20995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9" w:type="dxa"/>
            <w:shd w:val="clear" w:color="auto" w:fill="auto"/>
            <w:noWrap/>
          </w:tcPr>
          <w:p w14:paraId="66A6C9A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879" w:type="dxa"/>
            <w:shd w:val="clear" w:color="auto" w:fill="auto"/>
            <w:noWrap/>
          </w:tcPr>
          <w:p w14:paraId="27924CF4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329F0535" w14:textId="21498A5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997908F" w14:textId="6BEF57D5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66916A4E" w14:textId="7E66896E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73A8208D" w14:textId="4280F991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3F5C8D9" w14:textId="5B1C344E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726D79D" w14:textId="43C7D757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82A9760" w14:textId="7E1B4A2B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64FE0295" w14:textId="24C5409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7E16F0B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3CFA165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4F6F511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C85EDE9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390503B3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106BADD7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0DF8D358" w14:textId="1D4BE5F2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3.8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DD0A053" w14:textId="58097C3D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3.3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67A36352" w14:textId="3EB34369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3.3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02263276" w14:textId="68F312E1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3.3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E6A7B0A" w14:textId="43695353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15.7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5FEDB85" w14:textId="649D0722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D38403A" w14:textId="77F93D0B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3204D2C7" w14:textId="3E4AA3F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1ADE08E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11E515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13231F98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57FCB68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52AB2FA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0C5099A0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1.44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0B225530" w14:textId="03C14850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4.4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F2ABF8B" w14:textId="7EF025B8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66031EAC" w14:textId="7E2DF61F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20BC8AE5" w14:textId="50282E75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C2947EF" w14:textId="507F59F6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6B9865F" w14:textId="77279E15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664CFBE" w14:textId="2FA7BEB7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04826EB7" w14:textId="5080F16D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245F58AF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09002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</w:tcPr>
          <w:p w14:paraId="1B58B244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4BB8E1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39" w:type="dxa"/>
            <w:shd w:val="clear" w:color="auto" w:fill="auto"/>
            <w:noWrap/>
          </w:tcPr>
          <w:p w14:paraId="1A476C84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879" w:type="dxa"/>
            <w:shd w:val="clear" w:color="auto" w:fill="auto"/>
            <w:noWrap/>
          </w:tcPr>
          <w:p w14:paraId="411ABB1A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3988A24C" w14:textId="28FFDEE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4.4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9C70CE2" w14:textId="5DE403D2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4.4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74461AAE" w14:textId="44480171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4.4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407A8A95" w14:textId="308B2DD9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4.4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8235C42" w14:textId="00BA73FE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15.7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F97198E" w14:textId="45E879B3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2BC44AA" w14:textId="514C45BA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2BA2ECB3" w14:textId="7DBAD35C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6650AA8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8D9FA40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5D6270C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48E0C3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7877661B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179508A1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4B78D4D7" w14:textId="7B174CCF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4.5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758A1977" w14:textId="0F73726C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3.9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4DFFD082" w14:textId="196C2166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3.9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69EEE2D1" w14:textId="666AB486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3.9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C8052BB" w14:textId="0DB4E3F5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15.7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31F28B81" w14:textId="02919B6D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0DE96D9" w14:textId="761BC2D7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364DEB82" w14:textId="034B7ECA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67E2D340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FABB24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38E2F31C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5953E2E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797F4FB6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2421F3A1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0.72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458C1A5D" w14:textId="47EA9BEE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4.5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ADC4870" w14:textId="5AF9589F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5FD3C4AE" w14:textId="6449F542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5A2D38CD" w14:textId="269C5897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13E8F867" w14:textId="000B2F29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15.7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B8E386B" w14:textId="27045E72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4A175921" w14:textId="220E9CE1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7CC3355B" w14:textId="024BC35C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0EB9352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03CF2D5F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3E0C574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A7DEAE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4BA8A5A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1FE72746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0.54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01DA5FBB" w14:textId="0E6CE7AF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5.2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31973E5C" w14:textId="2AC9BF3A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3.8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12401676" w14:textId="0452CF74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3.8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3FAA587A" w14:textId="56FF5F83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3.8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05110F39" w14:textId="1AD4524A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15.8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7A81BB72" w14:textId="6DA7F795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5E00F807" w14:textId="25A5376F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15.6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663808DF" w14:textId="2F9247D6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15.6 </w:t>
            </w:r>
          </w:p>
        </w:tc>
      </w:tr>
      <w:tr w:rsidR="00467F74" w:rsidRPr="00C52E9B" w14:paraId="0E1339DC" w14:textId="77777777" w:rsidTr="0079449A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2398A82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24839FE7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89A325D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39" w:type="dxa"/>
            <w:shd w:val="clear" w:color="auto" w:fill="auto"/>
            <w:noWrap/>
          </w:tcPr>
          <w:p w14:paraId="7E8B04A1" w14:textId="77777777" w:rsidR="00467F74" w:rsidRPr="00BB6DDC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879" w:type="dxa"/>
            <w:shd w:val="clear" w:color="auto" w:fill="auto"/>
            <w:noWrap/>
          </w:tcPr>
          <w:p w14:paraId="363D9571" w14:textId="77777777" w:rsidR="00467F74" w:rsidRPr="00664E71" w:rsidRDefault="00467F74" w:rsidP="00467F7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0.36</w:t>
            </w:r>
          </w:p>
        </w:tc>
        <w:tc>
          <w:tcPr>
            <w:tcW w:w="1227" w:type="dxa"/>
            <w:shd w:val="clear" w:color="auto" w:fill="E2EFD9" w:themeFill="accent6" w:themeFillTint="33"/>
            <w:noWrap/>
          </w:tcPr>
          <w:p w14:paraId="739ADAC0" w14:textId="0300DF79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BB7ED1">
              <w:t xml:space="preserve">5.2 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6C6FBA0" w14:textId="18B9EA64" w:rsidR="00467F74" w:rsidRPr="00B9731B" w:rsidRDefault="00467F74" w:rsidP="00467F74">
            <w:pPr>
              <w:spacing w:after="0"/>
              <w:jc w:val="center"/>
            </w:pPr>
            <w:r w:rsidRPr="00406DF5">
              <w:t xml:space="preserve">4.4 </w:t>
            </w:r>
          </w:p>
        </w:tc>
        <w:tc>
          <w:tcPr>
            <w:tcW w:w="1076" w:type="dxa"/>
            <w:shd w:val="clear" w:color="auto" w:fill="E2EFD9" w:themeFill="accent6" w:themeFillTint="33"/>
          </w:tcPr>
          <w:p w14:paraId="6AAFF6F9" w14:textId="77ED4CE2" w:rsidR="00467F74" w:rsidRPr="00B9731B" w:rsidRDefault="00467F74" w:rsidP="00467F74">
            <w:pPr>
              <w:spacing w:after="0"/>
              <w:jc w:val="center"/>
            </w:pPr>
            <w:r w:rsidRPr="00E60C89">
              <w:t xml:space="preserve">4.4 </w:t>
            </w:r>
          </w:p>
        </w:tc>
        <w:tc>
          <w:tcPr>
            <w:tcW w:w="1196" w:type="dxa"/>
            <w:shd w:val="clear" w:color="auto" w:fill="E2EFD9" w:themeFill="accent6" w:themeFillTint="33"/>
          </w:tcPr>
          <w:p w14:paraId="7BA2A417" w14:textId="1E000972" w:rsidR="00467F74" w:rsidRPr="00B9731B" w:rsidRDefault="00467F74" w:rsidP="00467F74">
            <w:pPr>
              <w:spacing w:after="0"/>
              <w:jc w:val="center"/>
            </w:pPr>
            <w:r w:rsidRPr="00AA61C9">
              <w:t xml:space="preserve">4.4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297E0D4E" w14:textId="79F95F17" w:rsidR="00467F74" w:rsidRPr="00B9731B" w:rsidRDefault="00467F74" w:rsidP="00467F74">
            <w:pPr>
              <w:spacing w:after="0"/>
              <w:jc w:val="center"/>
            </w:pPr>
            <w:r w:rsidRPr="006E005B">
              <w:t xml:space="preserve">18.4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3D1220E" w14:textId="5FD1FA80" w:rsidR="00467F74" w:rsidRPr="00B9731B" w:rsidRDefault="00467F74" w:rsidP="00467F74">
            <w:pPr>
              <w:spacing w:after="0"/>
              <w:jc w:val="center"/>
            </w:pPr>
            <w:r w:rsidRPr="00EF62B0">
              <w:t xml:space="preserve">18.2 </w:t>
            </w:r>
          </w:p>
        </w:tc>
        <w:tc>
          <w:tcPr>
            <w:tcW w:w="1196" w:type="dxa"/>
            <w:shd w:val="clear" w:color="auto" w:fill="D9E2F3" w:themeFill="accent1" w:themeFillTint="33"/>
          </w:tcPr>
          <w:p w14:paraId="6914602E" w14:textId="4E4C730B" w:rsidR="00467F74" w:rsidRPr="00B9731B" w:rsidRDefault="00467F74" w:rsidP="00467F74">
            <w:pPr>
              <w:spacing w:after="0"/>
              <w:jc w:val="center"/>
            </w:pPr>
            <w:r w:rsidRPr="00C91108">
              <w:t xml:space="preserve">18.2 </w:t>
            </w:r>
          </w:p>
        </w:tc>
        <w:tc>
          <w:tcPr>
            <w:tcW w:w="1196" w:type="dxa"/>
            <w:shd w:val="clear" w:color="auto" w:fill="D9E2F3" w:themeFill="accent1" w:themeFillTint="33"/>
            <w:noWrap/>
          </w:tcPr>
          <w:p w14:paraId="4DBAB088" w14:textId="19DABC0D" w:rsidR="00467F74" w:rsidRPr="00055A35" w:rsidRDefault="00467F74" w:rsidP="00467F74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5F6BCB">
              <w:t xml:space="preserve">18.2 </w:t>
            </w:r>
          </w:p>
        </w:tc>
      </w:tr>
    </w:tbl>
    <w:p w14:paraId="7CC5D723" w14:textId="77777777" w:rsidR="001A55CE" w:rsidRDefault="001A55CE" w:rsidP="001564CC">
      <w:pPr>
        <w:rPr>
          <w:rFonts w:eastAsiaTheme="minorEastAsia"/>
          <w:lang w:eastAsia="zh-CN"/>
        </w:rPr>
      </w:pPr>
    </w:p>
    <w:p w14:paraId="539F4EF6" w14:textId="74BAC2D3" w:rsidR="00855AA7" w:rsidRDefault="009B23D3" w:rsidP="00DE34E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B57877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 xml:space="preserve"> CP</w:t>
      </w:r>
      <w:r w:rsidRPr="000F2889">
        <w:rPr>
          <w:rFonts w:eastAsiaTheme="minorEastAsia"/>
          <w:lang w:eastAsia="zh-CN"/>
        </w:rPr>
        <w:t>-OFDM</w:t>
      </w:r>
      <w:r>
        <w:rPr>
          <w:rFonts w:eastAsiaTheme="minorEastAsia"/>
          <w:lang w:eastAsia="zh-CN"/>
        </w:rPr>
        <w:t xml:space="preserve"> NCCA MPR results</w:t>
      </w: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165"/>
        <w:gridCol w:w="1015"/>
        <w:gridCol w:w="1169"/>
        <w:gridCol w:w="969"/>
        <w:gridCol w:w="1101"/>
        <w:gridCol w:w="993"/>
        <w:gridCol w:w="992"/>
        <w:gridCol w:w="1016"/>
        <w:gridCol w:w="1255"/>
        <w:gridCol w:w="1255"/>
        <w:gridCol w:w="1255"/>
        <w:gridCol w:w="1283"/>
      </w:tblGrid>
      <w:tr w:rsidR="00AF33B1" w:rsidRPr="00C52E9B" w14:paraId="3495E9F6" w14:textId="77777777" w:rsidTr="0079449A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  <w:vAlign w:val="center"/>
          </w:tcPr>
          <w:p w14:paraId="27CD16AE" w14:textId="77777777" w:rsidR="00AF33B1" w:rsidRPr="00BB6DDC" w:rsidRDefault="00AF33B1" w:rsidP="0079449A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01EBCE95" w14:textId="77777777" w:rsidR="00AF33B1" w:rsidRPr="00BB6DDC" w:rsidRDefault="00AF33B1" w:rsidP="0079449A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</w:tcPr>
          <w:p w14:paraId="4E60D48A" w14:textId="77777777" w:rsidR="00AF33B1" w:rsidRPr="00BB6DDC" w:rsidRDefault="00AF33B1" w:rsidP="0079449A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73C684A1" w14:textId="77777777" w:rsidR="00AF33B1" w:rsidRPr="00BB6DDC" w:rsidRDefault="00AF33B1" w:rsidP="0079449A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21DB04CF" w14:textId="77777777" w:rsidR="00AF33B1" w:rsidRPr="00664E71" w:rsidRDefault="00AF33B1" w:rsidP="0079449A">
            <w:pPr>
              <w:spacing w:after="0"/>
              <w:jc w:val="center"/>
              <w:rPr>
                <w:rFonts w:ascii="Calibri" w:hAnsi="Calibri" w:cs="Calibri"/>
                <w:b/>
                <w:color w:val="0066FF"/>
                <w:sz w:val="16"/>
                <w:szCs w:val="16"/>
              </w:rPr>
            </w:pPr>
          </w:p>
        </w:tc>
        <w:tc>
          <w:tcPr>
            <w:tcW w:w="4102" w:type="dxa"/>
            <w:gridSpan w:val="4"/>
            <w:shd w:val="clear" w:color="auto" w:fill="E2EFD9" w:themeFill="accent6" w:themeFillTint="33"/>
            <w:noWrap/>
            <w:vAlign w:val="center"/>
          </w:tcPr>
          <w:p w14:paraId="6A543776" w14:textId="77777777" w:rsidR="00AF33B1" w:rsidRPr="009944CE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2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</w:t>
            </w:r>
            <w:r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 </w:t>
            </w:r>
            <w:r w:rsidRPr="000B388B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(CC1 CBW + GAP + CC2 CBW)</w:t>
            </w:r>
          </w:p>
        </w:tc>
        <w:tc>
          <w:tcPr>
            <w:tcW w:w="5048" w:type="dxa"/>
            <w:gridSpan w:val="4"/>
            <w:shd w:val="clear" w:color="auto" w:fill="D9E2F3" w:themeFill="accent1" w:themeFillTint="33"/>
            <w:vAlign w:val="center"/>
          </w:tcPr>
          <w:p w14:paraId="3BE0A7E6" w14:textId="77777777" w:rsidR="00AF33B1" w:rsidRPr="009944CE" w:rsidRDefault="00AF33B1" w:rsidP="0079449A">
            <w:pPr>
              <w:spacing w:after="0"/>
              <w:jc w:val="center"/>
              <w:rPr>
                <w:b/>
                <w:color w:val="0066FF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1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LO + </w:t>
            </w:r>
            <w:proofErr w:type="spellStart"/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TxD</w:t>
            </w:r>
            <w:proofErr w:type="spellEnd"/>
            <w:r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 xml:space="preserve"> </w:t>
            </w:r>
            <w:r w:rsidRPr="000B388B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(CC1 CBW + GAP + CC2 CBW)</w:t>
            </w:r>
          </w:p>
        </w:tc>
      </w:tr>
      <w:tr w:rsidR="00AF33B1" w:rsidRPr="004C1658" w14:paraId="3023DA5C" w14:textId="77777777" w:rsidTr="0079449A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  <w:vAlign w:val="center"/>
          </w:tcPr>
          <w:p w14:paraId="763D602D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2B9F8813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015" w:type="dxa"/>
            <w:shd w:val="clear" w:color="auto" w:fill="auto"/>
            <w:noWrap/>
            <w:vAlign w:val="center"/>
          </w:tcPr>
          <w:p w14:paraId="2233FFC5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3FE7EB41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3F38E96A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  <w:vAlign w:val="center"/>
          </w:tcPr>
          <w:p w14:paraId="055F6852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3831B8FA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6922895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016" w:type="dxa"/>
            <w:shd w:val="clear" w:color="auto" w:fill="E2EFD9" w:themeFill="accent6" w:themeFillTint="33"/>
            <w:vAlign w:val="center"/>
          </w:tcPr>
          <w:p w14:paraId="102BCD33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255" w:type="dxa"/>
            <w:shd w:val="clear" w:color="auto" w:fill="D9E2F3" w:themeFill="accent1" w:themeFillTint="33"/>
            <w:vAlign w:val="center"/>
          </w:tcPr>
          <w:p w14:paraId="7B6BD4AC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255" w:type="dxa"/>
            <w:shd w:val="clear" w:color="auto" w:fill="D9E2F3" w:themeFill="accent1" w:themeFillTint="33"/>
            <w:vAlign w:val="center"/>
          </w:tcPr>
          <w:p w14:paraId="72CABEB2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255" w:type="dxa"/>
            <w:shd w:val="clear" w:color="auto" w:fill="D9E2F3" w:themeFill="accent1" w:themeFillTint="33"/>
            <w:vAlign w:val="center"/>
          </w:tcPr>
          <w:p w14:paraId="6702A860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  <w:vAlign w:val="center"/>
          </w:tcPr>
          <w:p w14:paraId="6C025280" w14:textId="77777777" w:rsidR="00AF33B1" w:rsidRPr="004C1658" w:rsidRDefault="00AF33B1" w:rsidP="0079449A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</w:pPr>
            <w:r w:rsidRPr="004C1658">
              <w:rPr>
                <w:rFonts w:ascii="Calibri" w:eastAsia="等线" w:hAnsi="Calibri" w:cs="Calibri" w:hint="eastAsia"/>
                <w:b/>
                <w:color w:val="000000"/>
                <w:sz w:val="16"/>
                <w:szCs w:val="22"/>
                <w:lang w:val="en-US" w:eastAsia="zh-CN"/>
              </w:rPr>
              <w:t>2</w:t>
            </w:r>
            <w:r w:rsidRPr="004C1658">
              <w:rPr>
                <w:rFonts w:ascii="Calibri" w:eastAsia="等线" w:hAnsi="Calibri" w:cs="Calibri"/>
                <w:b/>
                <w:color w:val="000000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62F22" w:rsidRPr="00C52E9B" w14:paraId="1C7C334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A7CB79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lastRenderedPageBreak/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4D9BF03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25BA8C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noWrap/>
          </w:tcPr>
          <w:p w14:paraId="4166AD9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9" w:type="dxa"/>
            <w:shd w:val="clear" w:color="auto" w:fill="auto"/>
            <w:noWrap/>
          </w:tcPr>
          <w:p w14:paraId="1B1F3947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57.96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17E51916" w14:textId="28A27658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B000EA0" w14:textId="2C2F3B2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5.8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C3DDB5A" w14:textId="111215E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5.8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C14F39F" w14:textId="61F53E9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AD2F220" w14:textId="55D8E74D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99FADE2" w14:textId="589229B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DDEA566" w14:textId="0C01ED9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6.6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17BFBEA" w14:textId="28DCD5F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5.8 </w:t>
            </w:r>
          </w:p>
        </w:tc>
      </w:tr>
      <w:tr w:rsidR="00262F22" w:rsidRPr="00C52E9B" w14:paraId="37D634A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3C6DFA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5F7F463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0B4799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noWrap/>
          </w:tcPr>
          <w:p w14:paraId="16A8E9F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969" w:type="dxa"/>
            <w:shd w:val="clear" w:color="auto" w:fill="auto"/>
            <w:noWrap/>
          </w:tcPr>
          <w:p w14:paraId="6923D82E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46.08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1F2952CD" w14:textId="7BA2D140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5.1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F5A4024" w14:textId="2AFBFBB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45B6B5D" w14:textId="7DDEFEA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123290CD" w14:textId="186EE90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8E9BCEC" w14:textId="7D2E4D89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A018944" w14:textId="7A5857E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7FBE63F" w14:textId="4104C3E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6.6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05BCD223" w14:textId="3B08C75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5.8 </w:t>
            </w:r>
          </w:p>
        </w:tc>
      </w:tr>
      <w:tr w:rsidR="00262F22" w:rsidRPr="00C52E9B" w14:paraId="01A8FAB1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FADA28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5" w:type="dxa"/>
            <w:shd w:val="clear" w:color="auto" w:fill="auto"/>
            <w:noWrap/>
          </w:tcPr>
          <w:p w14:paraId="3341356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7AA0C1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9" w:type="dxa"/>
            <w:shd w:val="clear" w:color="auto" w:fill="auto"/>
            <w:noWrap/>
          </w:tcPr>
          <w:p w14:paraId="019E317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2CDB44D2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72EBE96E" w14:textId="304288CD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3.5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F670EB1" w14:textId="1FF5559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3.5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FAB89ED" w14:textId="6EDD492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3.5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2D6F29C" w14:textId="71EE273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3.5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B261646" w14:textId="7461756E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F315FD6" w14:textId="2A32339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6.6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4365780" w14:textId="6EDB322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6.6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63C7C3A2" w14:textId="5AD4E67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6.6 </w:t>
            </w:r>
          </w:p>
        </w:tc>
      </w:tr>
      <w:tr w:rsidR="00262F22" w:rsidRPr="00C52E9B" w14:paraId="4484AC3E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AA60DC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65" w:type="dxa"/>
            <w:shd w:val="clear" w:color="auto" w:fill="auto"/>
            <w:noWrap/>
          </w:tcPr>
          <w:p w14:paraId="5F6C3F7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6CBEDA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noWrap/>
          </w:tcPr>
          <w:p w14:paraId="6868302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000CFD67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0D61FDBC" w14:textId="0386E064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3.5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34FDA50" w14:textId="21E0F96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3.5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976D4FF" w14:textId="3A4C456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3.5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ED6092F" w14:textId="5862CD2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3.5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42B207A" w14:textId="59E2F61E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58997FB" w14:textId="62F29BB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6.6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A981961" w14:textId="6A20E55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6.6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081263A0" w14:textId="349A5F7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6.6 </w:t>
            </w:r>
          </w:p>
        </w:tc>
      </w:tr>
      <w:tr w:rsidR="00262F22" w:rsidRPr="00C52E9B" w14:paraId="0AE68E48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0D0AC6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5" w:type="dxa"/>
            <w:shd w:val="clear" w:color="auto" w:fill="auto"/>
            <w:noWrap/>
          </w:tcPr>
          <w:p w14:paraId="5073ACA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0B2B74B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noWrap/>
          </w:tcPr>
          <w:p w14:paraId="632E760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969" w:type="dxa"/>
            <w:shd w:val="clear" w:color="auto" w:fill="auto"/>
            <w:noWrap/>
          </w:tcPr>
          <w:p w14:paraId="08741809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68CAD680" w14:textId="685B0D7B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4.0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893E668" w14:textId="4ECC370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4.1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CFB11EC" w14:textId="1B0F00A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4.1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76EB8B62" w14:textId="61664F1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4.1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54F2A29" w14:textId="7308D229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9112E9B" w14:textId="104DD17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6.6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3359D43" w14:textId="0B0AA07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6.6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6ADF12F1" w14:textId="214D11D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6.6 </w:t>
            </w:r>
          </w:p>
        </w:tc>
      </w:tr>
      <w:tr w:rsidR="00262F22" w:rsidRPr="00C52E9B" w14:paraId="25A57906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9ED14D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5" w:type="dxa"/>
            <w:shd w:val="clear" w:color="auto" w:fill="auto"/>
            <w:noWrap/>
          </w:tcPr>
          <w:p w14:paraId="2744FD7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CBC2F5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7A70310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3D14F9DC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68C2488F" w14:textId="08210785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4.0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0667569" w14:textId="0B67451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5B3005A" w14:textId="2998825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F217A46" w14:textId="2CF4854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25CC823" w14:textId="34735300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C76D887" w14:textId="1468BAD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7.4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65DAFF3" w14:textId="31BA734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7.4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333CF52" w14:textId="24B2A5D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7.4 </w:t>
            </w:r>
          </w:p>
        </w:tc>
      </w:tr>
      <w:tr w:rsidR="00262F22" w:rsidRPr="00C52E9B" w14:paraId="58382819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82094F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5" w:type="dxa"/>
            <w:shd w:val="clear" w:color="auto" w:fill="auto"/>
            <w:noWrap/>
          </w:tcPr>
          <w:p w14:paraId="74FF09D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729559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noWrap/>
          </w:tcPr>
          <w:p w14:paraId="07C595F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969" w:type="dxa"/>
            <w:shd w:val="clear" w:color="auto" w:fill="auto"/>
            <w:noWrap/>
          </w:tcPr>
          <w:p w14:paraId="4217E8CC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2A4AA471" w14:textId="762A3901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C933DB9" w14:textId="13D20C0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7B39E4E" w14:textId="5ACC6F7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10CCBD60" w14:textId="3BAA254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989D7B5" w14:textId="4743F440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824E756" w14:textId="10D474F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7.4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ACBAB02" w14:textId="58E575A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7.4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126C1A43" w14:textId="74904A0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7.4 </w:t>
            </w:r>
          </w:p>
        </w:tc>
      </w:tr>
      <w:tr w:rsidR="00262F22" w:rsidRPr="00C52E9B" w14:paraId="1AA4DC6D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D6723E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78D9CA3B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6302DF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115F882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18F67DC9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43443E0B" w14:textId="4CD9C456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C0D046A" w14:textId="7C2504E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A6F16E0" w14:textId="6FDCDC6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2CD43F9" w14:textId="0963D90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7B594ED" w14:textId="14FE1F82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C1F3067" w14:textId="4197FDA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7.4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3908CE7" w14:textId="75DEB7F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7.4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B7A3735" w14:textId="5E748EC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7.4 </w:t>
            </w:r>
          </w:p>
        </w:tc>
      </w:tr>
      <w:tr w:rsidR="00262F22" w:rsidRPr="00C52E9B" w14:paraId="64E40EE2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1A8F1E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0955F10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10BA06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7614B47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135BB2B7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11.52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3FE3D199" w14:textId="594E0383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1ECC07D" w14:textId="3339AB8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2A13016" w14:textId="06FF5F4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CBE8A11" w14:textId="56898DA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4C3925B" w14:textId="740B730C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9.4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DD28148" w14:textId="7EEB966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9.4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FB660ED" w14:textId="7C438E8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9.4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02B13FAA" w14:textId="3895ACE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9.4 </w:t>
            </w:r>
          </w:p>
        </w:tc>
      </w:tr>
      <w:tr w:rsidR="00262F22" w:rsidRPr="00C52E9B" w14:paraId="01BB93D3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C1BE1C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5" w:type="dxa"/>
            <w:shd w:val="clear" w:color="auto" w:fill="auto"/>
            <w:noWrap/>
          </w:tcPr>
          <w:p w14:paraId="74B23CF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4D9416B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noWrap/>
          </w:tcPr>
          <w:p w14:paraId="4DAF8B8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969" w:type="dxa"/>
            <w:shd w:val="clear" w:color="auto" w:fill="auto"/>
            <w:noWrap/>
          </w:tcPr>
          <w:p w14:paraId="6289666E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4C2B6B5E" w14:textId="20E9A47D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4.5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8C2D415" w14:textId="4676D22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54F08CA" w14:textId="0DF6681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410FB15" w14:textId="760CFF2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A7D3C54" w14:textId="764995BB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1804B57" w14:textId="2EF7103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10.6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1D726F1" w14:textId="46C1077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10.6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5FDB953" w14:textId="6115E5A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10.6 </w:t>
            </w:r>
          </w:p>
        </w:tc>
      </w:tr>
      <w:tr w:rsidR="00262F22" w:rsidRPr="00C52E9B" w14:paraId="5CE9313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422C3F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65" w:type="dxa"/>
            <w:shd w:val="clear" w:color="auto" w:fill="auto"/>
            <w:noWrap/>
          </w:tcPr>
          <w:p w14:paraId="14C5C5E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24655F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5F5B86F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5554B294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2D53BF3E" w14:textId="3E581877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5.1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0DC8173" w14:textId="576825A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65EB6AD" w14:textId="41039FD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1A92D089" w14:textId="6BA5B58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D56D3E7" w14:textId="0002293D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70C029F" w14:textId="573508F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10.6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2CD6AB7" w14:textId="7647983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10.6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1D839B4A" w14:textId="20179D5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10.6 </w:t>
            </w:r>
          </w:p>
        </w:tc>
      </w:tr>
      <w:tr w:rsidR="00262F22" w:rsidRPr="00C52E9B" w14:paraId="5D93E74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910DDF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5" w:type="dxa"/>
            <w:shd w:val="clear" w:color="auto" w:fill="auto"/>
            <w:noWrap/>
          </w:tcPr>
          <w:p w14:paraId="172063A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09B377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6DAB7C2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66C6357C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6.48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5CFED01B" w14:textId="54AF6AE4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5.1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6827187" w14:textId="5178BC6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54A1A17" w14:textId="43177CA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6D7BA39" w14:textId="4F3158E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D0FFCB0" w14:textId="6DF4B7D7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95DDFED" w14:textId="28A6759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11.9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16467D5" w14:textId="33A7AD8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11.9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3F01CF5" w14:textId="44FD025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11.9 </w:t>
            </w:r>
          </w:p>
        </w:tc>
      </w:tr>
      <w:tr w:rsidR="00262F22" w:rsidRPr="00C52E9B" w14:paraId="215E06D2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E1B730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5" w:type="dxa"/>
            <w:shd w:val="clear" w:color="auto" w:fill="auto"/>
            <w:noWrap/>
          </w:tcPr>
          <w:p w14:paraId="4E18487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4A0687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noWrap/>
          </w:tcPr>
          <w:p w14:paraId="68D4DE1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969" w:type="dxa"/>
            <w:shd w:val="clear" w:color="auto" w:fill="auto"/>
            <w:noWrap/>
          </w:tcPr>
          <w:p w14:paraId="49592D63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7D2F13AA" w14:textId="68A4889D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21265C2" w14:textId="1FE07B4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6D686D6" w14:textId="7716F1E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EFFA4E5" w14:textId="332C689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065C746" w14:textId="603D932A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B9A995B" w14:textId="14F973E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12.0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4F9F222" w14:textId="42B9FB5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12.0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3CAAD0F" w14:textId="3950236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12.0 </w:t>
            </w:r>
          </w:p>
        </w:tc>
      </w:tr>
      <w:tr w:rsidR="00262F22" w:rsidRPr="00C52E9B" w14:paraId="4D1ACE92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F386F1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230BC10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4F89E9B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20E9663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350337E1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57837BCB" w14:textId="0B19DC6F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A30F867" w14:textId="01E5638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3B68991" w14:textId="464C25A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3CC86D12" w14:textId="49B4439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00D2CDE" w14:textId="354394CA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47F3EFA" w14:textId="40E117A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09FE040" w14:textId="73EB77B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06AD283" w14:textId="526B88D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73D50007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8738EE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243F1CC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43FA96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noWrap/>
          </w:tcPr>
          <w:p w14:paraId="3951B2B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969" w:type="dxa"/>
            <w:shd w:val="clear" w:color="auto" w:fill="auto"/>
            <w:noWrap/>
          </w:tcPr>
          <w:p w14:paraId="0E423DCC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1E4985BE" w14:textId="7A2A494A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59C7A35" w14:textId="5827EFA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4.1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F08EEDC" w14:textId="724E658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4.1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74C0632F" w14:textId="2390D0B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4.1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3A9E62E" w14:textId="7CAFDDC0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7F03FF5" w14:textId="165613C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6D2A49F" w14:textId="2B5C9C2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6A024319" w14:textId="026DE9E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72CD75F4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D6F069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375D17BD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96486A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708F6C97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4945E394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19386F06" w14:textId="434A9A36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507ECE2" w14:textId="0F20FF8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4.0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C175A51" w14:textId="449A5D7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4.0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6F0A273" w14:textId="05A2E6E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4.0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8950B7E" w14:textId="01DAFCD3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8E6A1F6" w14:textId="7F4086A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2E03541" w14:textId="1ADF0A3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E67E51D" w14:textId="4DB2895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4D8A9D45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F330B8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744EE81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22A2887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76616DD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12BF2CFE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4B2DD122" w14:textId="200AED0D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5.9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7BCDC6B" w14:textId="7FF7E18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4.1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360D141" w14:textId="71005B4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4.1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1448A965" w14:textId="5581D6A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4.1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297480E" w14:textId="4921D7AF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0B41C0D" w14:textId="697B006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8A4E5D4" w14:textId="799894F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4911DE51" w14:textId="554CEE8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24BB6D0E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9C043B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3FF2DA0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2A27BB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0E70A7B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12DE2272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4.32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6EDC2D87" w14:textId="5E34C09F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FCB8424" w14:textId="639462D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D99025E" w14:textId="35BB4DD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41FC86D9" w14:textId="7114CC9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FCDFD3D" w14:textId="325C34C9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C78CECC" w14:textId="2ECB1E6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1A24671" w14:textId="6D9864A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9755143" w14:textId="0367D34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282A4EF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553735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5" w:type="dxa"/>
            <w:shd w:val="clear" w:color="auto" w:fill="auto"/>
            <w:noWrap/>
          </w:tcPr>
          <w:p w14:paraId="2D7CFF3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F56B6D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noWrap/>
          </w:tcPr>
          <w:p w14:paraId="2CB05CB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969" w:type="dxa"/>
            <w:shd w:val="clear" w:color="auto" w:fill="auto"/>
            <w:noWrap/>
          </w:tcPr>
          <w:p w14:paraId="04E1F529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6B86D21A" w14:textId="28CE76BE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E370FBB" w14:textId="4EA1C2A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1633C26" w14:textId="6DA7472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27072EA9" w14:textId="45F9835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995CD5A" w14:textId="1661D631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2F3EC3B" w14:textId="415A049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2BA7AE9" w14:textId="0A5B5F0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070A1091" w14:textId="412094D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2AA19056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A2312D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auto"/>
            <w:noWrap/>
          </w:tcPr>
          <w:p w14:paraId="2E97CC0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07A17D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36F2101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7F5F180A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2.88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7E2A3CDA" w14:textId="13AE2ED8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56D75E6" w14:textId="2EB6537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350D863" w14:textId="456115D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0F8A3405" w14:textId="10315DC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43FA666E" w14:textId="4262E11B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8384FCA" w14:textId="3570323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35A03AD" w14:textId="6E592DB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4F4BD119" w14:textId="19FB04B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10B30F19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32B0E6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75D56DF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7E8C56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57E988B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352F745B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788F9BA6" w14:textId="1C47C374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8533248" w14:textId="23ADF12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4.6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ABCBB1C" w14:textId="388F59A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4.6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56321E6" w14:textId="50E770B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4.6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71850A5" w14:textId="66629156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ADA867B" w14:textId="2C4405E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13.6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C6613E5" w14:textId="6E3C8D3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13.6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31611BB" w14:textId="4DF025E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13.6 </w:t>
            </w:r>
          </w:p>
        </w:tc>
      </w:tr>
      <w:tr w:rsidR="00262F22" w:rsidRPr="00C52E9B" w14:paraId="0AA0B740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056F598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631894F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116E1C1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9" w:type="dxa"/>
            <w:shd w:val="clear" w:color="auto" w:fill="auto"/>
            <w:noWrap/>
          </w:tcPr>
          <w:p w14:paraId="25DF7AC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969" w:type="dxa"/>
            <w:shd w:val="clear" w:color="auto" w:fill="auto"/>
            <w:noWrap/>
          </w:tcPr>
          <w:p w14:paraId="09764A6A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1A116C5F" w14:textId="0821E859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5.8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9774444" w14:textId="6309199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5.2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F82B0AE" w14:textId="6E6E59B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5.2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33C0E418" w14:textId="59DBD2A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5.2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9FB413E" w14:textId="6E6E89D9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70296CF" w14:textId="48A3748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96027EB" w14:textId="2402640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48E815FF" w14:textId="10EA4DA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474A22B2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2A2BD0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483AD13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37A229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4F8E10B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1823FAC0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3757490E" w14:textId="17DB6272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6.6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A9A657F" w14:textId="6F28A1E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5.2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0347096" w14:textId="1A75A93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5.2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76CFEDDA" w14:textId="612D370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5.2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1E4A95A" w14:textId="21AB4278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C41ABCC" w14:textId="41B9C09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E68A399" w14:textId="0AC338EF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6F591366" w14:textId="07B1F7DB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2C807955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221DD3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68300C3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651DBF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5D70B43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47BDF313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1.44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5D2304FB" w14:textId="565C6729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6.6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382EC4C" w14:textId="04D9180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5.8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0AFF4A6" w14:textId="2EE958B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5.8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29498ABA" w14:textId="1EA4994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55BD651" w14:textId="4221BA27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F39A59D" w14:textId="0E1F775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19336C0" w14:textId="7E6BCFA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17A83EDE" w14:textId="517E4D8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46A96C76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7BB6B9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5" w:type="dxa"/>
            <w:shd w:val="clear" w:color="auto" w:fill="auto"/>
            <w:noWrap/>
          </w:tcPr>
          <w:p w14:paraId="4C1ABAFF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884A54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noWrap/>
          </w:tcPr>
          <w:p w14:paraId="53C44F3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969" w:type="dxa"/>
            <w:shd w:val="clear" w:color="auto" w:fill="auto"/>
            <w:noWrap/>
          </w:tcPr>
          <w:p w14:paraId="2D1F7E9E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2C494F7D" w14:textId="31EE6F21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6.5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37B2AF5" w14:textId="177AB19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5.8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72BA37C" w14:textId="48FCD44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5.8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602BCBDF" w14:textId="2B99FAB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B3925B9" w14:textId="22EF4BBA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A68D96A" w14:textId="68322DC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3697B9F" w14:textId="09097D8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0B83A82" w14:textId="7570D3A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364CEB39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CB2BF8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206ACE5A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C7B159B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58F8BD0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597816E5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6F13443A" w14:textId="232A19A9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6.7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12D5AA2" w14:textId="58FC7FF1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5.8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3FAD28A" w14:textId="2669387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5.8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586BE23B" w14:textId="4D32F200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5.8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DD2D311" w14:textId="5138E514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BF800A6" w14:textId="6814129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543DD976" w14:textId="4C2076E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63CC790E" w14:textId="0474ED4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24C168E7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FE8BB14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5E5DD225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053B426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3633066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5E8A374C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0.72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7778452F" w14:textId="2127259D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6.7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C030F76" w14:textId="69C52B52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5.2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C751793" w14:textId="2DA7B9F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5.2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33167051" w14:textId="367ACF7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5.2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7EDFAE76" w14:textId="0EB90730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15.8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634D94E" w14:textId="651969F7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15.7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48169AB" w14:textId="147D9EB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15.7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43BF80EA" w14:textId="14BEE85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15.7 </w:t>
            </w:r>
          </w:p>
        </w:tc>
      </w:tr>
      <w:tr w:rsidR="00262F22" w:rsidRPr="00C52E9B" w14:paraId="090AFF0B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AE21BD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3F53E51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088B492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6783F943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4CFE7055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0.54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5828436C" w14:textId="75DABADE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6.7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BAF5835" w14:textId="4C1BE2C6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5.2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0D7B828" w14:textId="1696344A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5.2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5EC09445" w14:textId="20756CB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5.2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1D050EAF" w14:textId="6B556486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6110D77" w14:textId="1B031D6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15.6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373E696B" w14:textId="323E6118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15.6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705F09E1" w14:textId="7AE48355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15.6 </w:t>
            </w:r>
          </w:p>
        </w:tc>
      </w:tr>
      <w:tr w:rsidR="00262F22" w:rsidRPr="00C52E9B" w14:paraId="76B1BCFD" w14:textId="77777777" w:rsidTr="003B13E1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5E6F7AE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08B887E9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A42A3E0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noWrap/>
          </w:tcPr>
          <w:p w14:paraId="5995A4FC" w14:textId="77777777" w:rsidR="00262F22" w:rsidRPr="00BB6DDC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969" w:type="dxa"/>
            <w:shd w:val="clear" w:color="auto" w:fill="auto"/>
            <w:noWrap/>
          </w:tcPr>
          <w:p w14:paraId="5CE744DE" w14:textId="77777777" w:rsidR="00262F22" w:rsidRPr="00664E71" w:rsidRDefault="00262F22" w:rsidP="00262F22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0.36</w:t>
            </w:r>
          </w:p>
        </w:tc>
        <w:tc>
          <w:tcPr>
            <w:tcW w:w="1101" w:type="dxa"/>
            <w:shd w:val="clear" w:color="auto" w:fill="E2EFD9" w:themeFill="accent6" w:themeFillTint="33"/>
            <w:noWrap/>
          </w:tcPr>
          <w:p w14:paraId="2F49D303" w14:textId="633FD7C0" w:rsidR="00262F22" w:rsidRPr="00855AA7" w:rsidRDefault="00262F22" w:rsidP="00262F22">
            <w:pPr>
              <w:spacing w:after="0"/>
              <w:jc w:val="center"/>
              <w:rPr>
                <w:sz w:val="18"/>
              </w:rPr>
            </w:pPr>
            <w:r w:rsidRPr="00863DA0">
              <w:t xml:space="preserve">6.8 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E30F62D" w14:textId="64D794AD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312CB">
              <w:t xml:space="preserve">5.9 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760FF40" w14:textId="1B60C284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4B244B">
              <w:t xml:space="preserve">5.9 </w:t>
            </w:r>
          </w:p>
        </w:tc>
        <w:tc>
          <w:tcPr>
            <w:tcW w:w="1016" w:type="dxa"/>
            <w:shd w:val="clear" w:color="auto" w:fill="E2EFD9" w:themeFill="accent6" w:themeFillTint="33"/>
          </w:tcPr>
          <w:p w14:paraId="5F2D3176" w14:textId="53D928BC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1B54BC">
              <w:t xml:space="preserve">5.9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63CF5568" w14:textId="45FE4956" w:rsidR="00262F22" w:rsidRPr="00262F22" w:rsidRDefault="00262F22" w:rsidP="003B13E1">
            <w:pPr>
              <w:spacing w:after="0"/>
              <w:jc w:val="center"/>
            </w:pPr>
            <w:r w:rsidRPr="00262F22">
              <w:rPr>
                <w:rFonts w:hint="eastAsia"/>
              </w:rPr>
              <w:t>15.9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240C52F2" w14:textId="618B7E69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BA2375">
              <w:t xml:space="preserve">15.7 </w:t>
            </w:r>
          </w:p>
        </w:tc>
        <w:tc>
          <w:tcPr>
            <w:tcW w:w="1255" w:type="dxa"/>
            <w:shd w:val="clear" w:color="auto" w:fill="D9E2F3" w:themeFill="accent1" w:themeFillTint="33"/>
          </w:tcPr>
          <w:p w14:paraId="07D6D16E" w14:textId="1E1F994E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7B229E">
              <w:t xml:space="preserve">15.7 </w:t>
            </w:r>
          </w:p>
        </w:tc>
        <w:tc>
          <w:tcPr>
            <w:tcW w:w="1283" w:type="dxa"/>
            <w:shd w:val="clear" w:color="auto" w:fill="D9E2F3" w:themeFill="accent1" w:themeFillTint="33"/>
            <w:noWrap/>
          </w:tcPr>
          <w:p w14:paraId="572D0F53" w14:textId="2B8F4E63" w:rsidR="00262F22" w:rsidRPr="00313522" w:rsidRDefault="00262F22" w:rsidP="00262F22">
            <w:pPr>
              <w:spacing w:after="0"/>
              <w:jc w:val="center"/>
              <w:rPr>
                <w:sz w:val="18"/>
              </w:rPr>
            </w:pPr>
            <w:r w:rsidRPr="00C64DDB">
              <w:t xml:space="preserve">15.7 </w:t>
            </w:r>
          </w:p>
        </w:tc>
      </w:tr>
    </w:tbl>
    <w:p w14:paraId="5742B608" w14:textId="77777777" w:rsidR="00855AA7" w:rsidRDefault="00855AA7" w:rsidP="009B23D3">
      <w:pPr>
        <w:rPr>
          <w:rFonts w:eastAsiaTheme="minorEastAsia"/>
          <w:lang w:eastAsia="zh-CN"/>
        </w:rPr>
      </w:pPr>
    </w:p>
    <w:p w14:paraId="7DEC8D93" w14:textId="77777777" w:rsidR="009B23D3" w:rsidRPr="00727054" w:rsidRDefault="009B23D3" w:rsidP="009B23D3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 xml:space="preserve">2.2.2 Summary of MRP results for </w:t>
      </w:r>
      <w:r>
        <w:rPr>
          <w:rFonts w:eastAsia="宋体"/>
          <w:szCs w:val="18"/>
          <w:lang w:val="sv-SE" w:eastAsia="zh-CN"/>
        </w:rPr>
        <w:t>NC CA</w:t>
      </w:r>
    </w:p>
    <w:p w14:paraId="77003656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above results, it can be seen the results are similar for DFT-S-OFDM and CP-OFDM. Figure 1 use the max value from DFT and CP OFDM.</w:t>
      </w:r>
    </w:p>
    <w:p w14:paraId="5E317DD9" w14:textId="01A32245" w:rsidR="009B23D3" w:rsidRDefault="003B54C8" w:rsidP="009B23D3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6A666524" wp14:editId="7542F922">
            <wp:extent cx="6010275" cy="4200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CA5F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NC CA MPR results</w:t>
      </w:r>
    </w:p>
    <w:p w14:paraId="78215E7F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MPR values for PC1.5 NC CA are as below:</w:t>
      </w:r>
    </w:p>
    <w:p w14:paraId="333332FC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728059B0" w14:textId="25AD3ADE" w:rsidR="00866C27" w:rsidRDefault="009B23D3" w:rsidP="009B23D3">
      <w:pPr>
        <w:ind w:left="420"/>
        <w:rPr>
          <w:rFonts w:eastAsiaTheme="minorEastAsia"/>
          <w:lang w:eastAsia="zh-CN"/>
        </w:rPr>
      </w:pPr>
      <w:bookmarkStart w:id="2" w:name="_Hlk173944279"/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</w:t>
      </w:r>
      <w:r w:rsidR="00866C27">
        <w:rPr>
          <w:rFonts w:eastAsiaTheme="minorEastAsia"/>
          <w:lang w:eastAsia="zh-CN"/>
        </w:rPr>
        <w:t>2</w:t>
      </w:r>
      <w:r w:rsidR="00935282">
        <w:rPr>
          <w:rFonts w:eastAsiaTheme="minorEastAsia"/>
          <w:lang w:eastAsia="zh-CN"/>
        </w:rPr>
        <w:t>2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  <w:t xml:space="preserve">0 &lt; B &lt; </w:t>
      </w:r>
      <w:r w:rsidR="006161FE">
        <w:rPr>
          <w:rFonts w:eastAsiaTheme="minorEastAsia"/>
          <w:lang w:eastAsia="zh-CN"/>
        </w:rPr>
        <w:t>0.54</w:t>
      </w:r>
    </w:p>
    <w:p w14:paraId="381580DC" w14:textId="34AD1F2E" w:rsidR="00866C27" w:rsidRDefault="006161FE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0.54</w:t>
      </w:r>
      <w:r w:rsidR="00866C27">
        <w:rPr>
          <w:rFonts w:eastAsiaTheme="minorEastAsia"/>
          <w:lang w:eastAsia="zh-CN"/>
        </w:rPr>
        <w:t xml:space="preserve"> =&lt; B &lt; </w:t>
      </w:r>
      <w:r>
        <w:rPr>
          <w:rFonts w:eastAsiaTheme="minorEastAsia"/>
          <w:lang w:eastAsia="zh-CN"/>
        </w:rPr>
        <w:t>6.48</w:t>
      </w:r>
    </w:p>
    <w:p w14:paraId="4AEAAC43" w14:textId="36C312BB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161FE">
        <w:rPr>
          <w:rFonts w:eastAsiaTheme="minorEastAsia"/>
          <w:lang w:eastAsia="zh-CN"/>
        </w:rPr>
        <w:t>6.48</w:t>
      </w:r>
      <w:r>
        <w:rPr>
          <w:rFonts w:eastAsiaTheme="minorEastAsia"/>
          <w:lang w:eastAsia="zh-CN"/>
        </w:rPr>
        <w:t xml:space="preserve"> =&lt; B &lt; 16.56</w:t>
      </w:r>
    </w:p>
    <w:p w14:paraId="24A5A448" w14:textId="3D948C86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</w:t>
      </w:r>
      <w:r w:rsidR="006161FE">
        <w:rPr>
          <w:rFonts w:eastAsiaTheme="minorEastAsia"/>
          <w:lang w:eastAsia="zh-CN"/>
        </w:rPr>
        <w:t>6</w:t>
      </w:r>
    </w:p>
    <w:p w14:paraId="41629DCE" w14:textId="6183FFD4" w:rsidR="009B23D3" w:rsidRDefault="009B23D3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</w:t>
      </w:r>
      <w:r w:rsidR="006161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=&lt; B</w:t>
      </w:r>
    </w:p>
    <w:p w14:paraId="7F4CCB1D" w14:textId="3859F0CF" w:rsidR="009B23D3" w:rsidRDefault="009B23D3" w:rsidP="009B23D3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bookmarkEnd w:id="2"/>
    <w:p w14:paraId="40190B3A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192245F9" w14:textId="1B87A437" w:rsidR="00866C27" w:rsidRDefault="00866C27" w:rsidP="008F3875">
      <w:pPr>
        <w:ind w:leftChars="210"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</w:t>
      </w:r>
      <w:r w:rsidR="0049422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0 &lt; B &lt; </w:t>
      </w:r>
      <w:r w:rsidR="00494224">
        <w:rPr>
          <w:rFonts w:eastAsiaTheme="minorEastAsia"/>
          <w:lang w:eastAsia="zh-CN"/>
        </w:rPr>
        <w:t>2.16</w:t>
      </w:r>
    </w:p>
    <w:p w14:paraId="52E31695" w14:textId="531BFFF2" w:rsidR="00866C27" w:rsidRDefault="00866C27" w:rsidP="008F3875">
      <w:pPr>
        <w:ind w:leftChars="478" w:left="9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494224">
        <w:rPr>
          <w:rFonts w:eastAsiaTheme="minorEastAsia"/>
          <w:lang w:eastAsia="zh-CN"/>
        </w:rPr>
        <w:t>2.16</w:t>
      </w:r>
      <w:r>
        <w:rPr>
          <w:rFonts w:eastAsiaTheme="minorEastAsia"/>
          <w:lang w:eastAsia="zh-CN"/>
        </w:rPr>
        <w:t>=&lt; B</w:t>
      </w:r>
    </w:p>
    <w:p w14:paraId="06C6159B" w14:textId="77777777" w:rsidR="009B23D3" w:rsidRDefault="009B23D3" w:rsidP="009B23D3">
      <w:pPr>
        <w:rPr>
          <w:rFonts w:eastAsiaTheme="minorEastAsia"/>
          <w:lang w:eastAsia="zh-CN"/>
        </w:rPr>
      </w:pPr>
    </w:p>
    <w:p w14:paraId="78378FE8" w14:textId="5418C311" w:rsidR="009B23D3" w:rsidRPr="003920BC" w:rsidRDefault="009B23D3" w:rsidP="009B23D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E038E3"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="004D5F6D" w:rsidRPr="004D5F6D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3F517BB7" w14:textId="77777777" w:rsidR="00383633" w:rsidRPr="009B23D3" w:rsidRDefault="00383633" w:rsidP="00E6705B">
      <w:pPr>
        <w:rPr>
          <w:rFonts w:eastAsiaTheme="minorEastAsia"/>
          <w:lang w:eastAsia="zh-CN"/>
        </w:rPr>
      </w:pP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52F56159" w14:textId="5CC6CA0A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663DBA">
        <w:rPr>
          <w:rFonts w:eastAsiaTheme="minorEastAsia"/>
          <w:lang w:val="en-US" w:eastAsia="zh-CN"/>
        </w:rPr>
        <w:t>MPR for PC1.5 intra-band contiguous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48457E91" w14:textId="77777777" w:rsidR="003808E4" w:rsidRDefault="003808E4" w:rsidP="003808E4">
      <w:pPr>
        <w:rPr>
          <w:rFonts w:eastAsiaTheme="minorEastAsia"/>
          <w:lang w:eastAsia="zh-CN"/>
        </w:rPr>
      </w:pPr>
    </w:p>
    <w:p w14:paraId="2D155B6A" w14:textId="666B3430" w:rsidR="003808E4" w:rsidRDefault="003808E4" w:rsidP="003808E4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non-contiguous RB allocations in two CCs in table 3.</w:t>
      </w:r>
    </w:p>
    <w:p w14:paraId="0E2F8B76" w14:textId="77777777" w:rsidR="003808E4" w:rsidRDefault="003808E4" w:rsidP="003808E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3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DE371F" w:rsidRPr="00A1115A" w14:paraId="67B7CCB7" w14:textId="77777777" w:rsidTr="00E847DC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110B5D66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7C0AC9A6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44E6DCF7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DE371F" w:rsidRPr="00A1115A" w14:paraId="00B7892C" w14:textId="77777777" w:rsidTr="00E847DC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1357248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4A6DF9EA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781963F7" w14:textId="77777777" w:rsidR="00DE371F" w:rsidRPr="00A1115A" w:rsidRDefault="00DE371F" w:rsidP="00E847DC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11CF265" w14:textId="77777777" w:rsidR="00DE371F" w:rsidRPr="00A1115A" w:rsidRDefault="00DE371F" w:rsidP="00E847DC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4E8BC350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62D0BDDC" w14:textId="77777777" w:rsidR="00DE371F" w:rsidRPr="00A1115A" w:rsidRDefault="00DE371F" w:rsidP="00E847DC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D109881" w14:textId="77777777" w:rsidR="00DE371F" w:rsidRPr="00A1115A" w:rsidRDefault="00DE371F" w:rsidP="00E847DC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DE371F" w:rsidRPr="00A1115A" w14:paraId="78DCC4F4" w14:textId="77777777" w:rsidTr="00E847DC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1C161DA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177C39C8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3C16FC9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7EEA1DBD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7683C831" w14:textId="77777777" w:rsidR="00DE371F" w:rsidRPr="00FF2CFF" w:rsidRDefault="00DE371F" w:rsidP="00E847DC">
            <w:pPr>
              <w:pStyle w:val="TAL"/>
              <w:rPr>
                <w:lang w:val="en-US" w:eastAsia="zh-CN"/>
              </w:rPr>
            </w:pPr>
            <w:r>
              <w:t>9.5</w:t>
            </w:r>
          </w:p>
        </w:tc>
        <w:tc>
          <w:tcPr>
            <w:tcW w:w="1267" w:type="dxa"/>
          </w:tcPr>
          <w:p w14:paraId="38A3F105" w14:textId="77777777" w:rsidR="00DE371F" w:rsidRPr="00DE02D6" w:rsidRDefault="00DE371F" w:rsidP="00E847DC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252" w:type="dxa"/>
          </w:tcPr>
          <w:p w14:paraId="046211FB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41587066" w14:textId="77777777" w:rsidR="00DE371F" w:rsidRPr="00FF2CFF" w:rsidRDefault="00DE371F" w:rsidP="00E847DC">
            <w:pPr>
              <w:pStyle w:val="TAL"/>
              <w:rPr>
                <w:lang w:val="en-US" w:eastAsia="zh-CN"/>
              </w:rPr>
            </w:pPr>
            <w:r w:rsidRPr="00332E64">
              <w:t>8.5</w:t>
            </w:r>
          </w:p>
        </w:tc>
      </w:tr>
      <w:tr w:rsidR="00DE371F" w:rsidRPr="00A1115A" w14:paraId="0ADA3BE2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487CC4EB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59B4402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608CFC5B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1BBA242D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A8227" w14:textId="77777777" w:rsidR="00DE371F" w:rsidRPr="00FF2CFF" w:rsidRDefault="00DE371F" w:rsidP="00E847DC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612FE7A9" w14:textId="77777777" w:rsidR="00DE371F" w:rsidRPr="00DE02D6" w:rsidRDefault="00DE371F" w:rsidP="00E847DC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05D721E7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56CA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DE371F" w:rsidRPr="00A1115A" w14:paraId="7AC640E3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137FEED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3BC24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B992B7B" w14:textId="77777777" w:rsidR="00DE371F" w:rsidRPr="00447069" w:rsidRDefault="00DE371F" w:rsidP="00E847DC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6E25FA07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5D18F" w14:textId="77777777" w:rsidR="00DE371F" w:rsidRPr="00FF2CFF" w:rsidRDefault="00DE371F" w:rsidP="00E847DC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0E752DE6" w14:textId="77777777" w:rsidR="00DE371F" w:rsidRPr="00DE02D6" w:rsidRDefault="00DE371F" w:rsidP="00E847DC">
            <w:pPr>
              <w:pStyle w:val="TAL"/>
              <w:rPr>
                <w:vertAlign w:val="superscript"/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406E86F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1388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DE371F" w:rsidRPr="00A1115A" w14:paraId="7D5B01EA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2B447AB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92E20B1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9A921A1" w14:textId="77777777" w:rsidR="00DE371F" w:rsidRPr="00A1115A" w:rsidRDefault="00DE371F" w:rsidP="00E847DC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687C1D17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4E214" w14:textId="77777777" w:rsidR="00DE371F" w:rsidRPr="00FF2CFF" w:rsidRDefault="00DE371F" w:rsidP="00E847DC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2B121A98" w14:textId="77777777" w:rsidR="00DE371F" w:rsidRPr="00A1115A" w:rsidRDefault="00DE371F" w:rsidP="00E847DC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70930079" w14:textId="77777777" w:rsidR="00DE371F" w:rsidRPr="00C36C74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61831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332E64">
              <w:t>8.5</w:t>
            </w:r>
          </w:p>
        </w:tc>
      </w:tr>
      <w:tr w:rsidR="00DE371F" w:rsidRPr="00A1115A" w14:paraId="30627373" w14:textId="77777777" w:rsidTr="00E847DC">
        <w:trPr>
          <w:trHeight w:val="187"/>
          <w:jc w:val="center"/>
        </w:trPr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65605A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2E175C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E432D3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22B7113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BFAB" w14:textId="77777777" w:rsidR="00DE371F" w:rsidRPr="00FF2CFF" w:rsidRDefault="00DE371F" w:rsidP="00E847DC">
            <w:pPr>
              <w:pStyle w:val="TAL"/>
              <w:rPr>
                <w:lang w:val="en-US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09CECDD4" w14:textId="77777777" w:rsidR="00DE371F" w:rsidRPr="00A1115A" w:rsidRDefault="00DE371F" w:rsidP="00E847DC">
            <w:pPr>
              <w:pStyle w:val="TAL"/>
              <w:rPr>
                <w:lang w:val="en-US" w:eastAsia="zh-CN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5DBAF52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1A1B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DE371F" w:rsidRPr="00A1115A" w14:paraId="205BE4FB" w14:textId="77777777" w:rsidTr="00E847DC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4BF3BCFF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60A661A5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69FCDD11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24B9C51F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05CBF7FA" w14:textId="77777777" w:rsidR="00DE371F" w:rsidRPr="00FF2CFF" w:rsidRDefault="00DE371F" w:rsidP="00E847DC">
            <w:pPr>
              <w:pStyle w:val="TAL"/>
              <w:rPr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7CF4F0C2" w14:textId="77777777" w:rsidR="00DE371F" w:rsidRPr="00DE02D6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5BC5327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8</w:t>
            </w:r>
            <w:r>
              <w:t>.5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72EFAE5" w14:textId="77777777" w:rsidR="00DE371F" w:rsidRPr="00FF2CFF" w:rsidRDefault="00DE371F" w:rsidP="00E847DC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DE371F" w:rsidRPr="00A1115A" w14:paraId="552039A9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006C371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28A594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08EDBAC" w14:textId="77777777" w:rsidR="00DE371F" w:rsidRPr="00DE02D6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238E183F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FCA9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7A9D95B7" w14:textId="77777777" w:rsidR="00DE371F" w:rsidRPr="00DE02D6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0A8581C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038CF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DE371F" w:rsidRPr="00A1115A" w14:paraId="32C3C7F0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050E7C7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AD89FE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37B15E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5403B5C7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16724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0CBE8D5F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05423F52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DD0B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DE371F" w:rsidRPr="00A1115A" w14:paraId="705ADF76" w14:textId="77777777" w:rsidTr="00E847DC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1BDA0CF8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30443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1B5955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>
              <w:t>5.5</w:t>
            </w:r>
          </w:p>
        </w:tc>
        <w:tc>
          <w:tcPr>
            <w:tcW w:w="1368" w:type="dxa"/>
            <w:shd w:val="clear" w:color="auto" w:fill="auto"/>
          </w:tcPr>
          <w:p w14:paraId="1E2F46FC" w14:textId="77777777" w:rsidR="00DE371F" w:rsidRPr="0003580C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2F5031">
              <w:t>8.5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16C2E83F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940771">
              <w:t>9.5</w:t>
            </w:r>
          </w:p>
        </w:tc>
        <w:tc>
          <w:tcPr>
            <w:tcW w:w="1267" w:type="dxa"/>
          </w:tcPr>
          <w:p w14:paraId="4E54834A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7A75E5">
              <w:t>5</w:t>
            </w:r>
          </w:p>
        </w:tc>
        <w:tc>
          <w:tcPr>
            <w:tcW w:w="1252" w:type="dxa"/>
          </w:tcPr>
          <w:p w14:paraId="1B3D95E3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9B6AF6">
              <w:t>8.5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ABDD70" w14:textId="77777777" w:rsidR="00DE371F" w:rsidRPr="00FF2CFF" w:rsidRDefault="00DE371F" w:rsidP="00E847DC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7AF60947" w14:textId="77777777" w:rsidR="003808E4" w:rsidRDefault="003808E4" w:rsidP="003808E4">
      <w:pPr>
        <w:rPr>
          <w:rFonts w:eastAsiaTheme="minorEastAsia"/>
          <w:lang w:eastAsia="zh-CN"/>
        </w:rPr>
      </w:pPr>
    </w:p>
    <w:p w14:paraId="4BCEE194" w14:textId="39BDFD10" w:rsidR="003808E4" w:rsidRPr="003920BC" w:rsidRDefault="003808E4" w:rsidP="003808E4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 for contiguous RB allocations in table 9.</w:t>
      </w:r>
    </w:p>
    <w:p w14:paraId="71B4AA18" w14:textId="77777777" w:rsidR="009A03C9" w:rsidRDefault="009A03C9" w:rsidP="009A03C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9 MPR for contiguous RB allocation in one CC and two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447"/>
        <w:gridCol w:w="1843"/>
        <w:gridCol w:w="1842"/>
        <w:gridCol w:w="1701"/>
        <w:gridCol w:w="1696"/>
      </w:tblGrid>
      <w:tr w:rsidR="00DE371F" w:rsidRPr="00A1115A" w14:paraId="216F9757" w14:textId="77777777" w:rsidTr="00E847DC">
        <w:trPr>
          <w:trHeight w:val="187"/>
          <w:jc w:val="center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auto"/>
          </w:tcPr>
          <w:p w14:paraId="3CF7264F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lastRenderedPageBreak/>
              <w:t>Modulation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0856895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397" w:type="dxa"/>
            <w:gridSpan w:val="2"/>
          </w:tcPr>
          <w:p w14:paraId="490A0BB2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DE371F" w:rsidRPr="00A1115A" w14:paraId="217F869B" w14:textId="77777777" w:rsidTr="00E847DC">
        <w:trPr>
          <w:trHeight w:val="187"/>
          <w:jc w:val="center"/>
        </w:trPr>
        <w:tc>
          <w:tcPr>
            <w:tcW w:w="2547" w:type="dxa"/>
            <w:gridSpan w:val="2"/>
            <w:tcBorders>
              <w:top w:val="nil"/>
            </w:tcBorders>
            <w:shd w:val="clear" w:color="auto" w:fill="auto"/>
          </w:tcPr>
          <w:p w14:paraId="510D98C1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11AA0E24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842" w:type="dxa"/>
            <w:shd w:val="clear" w:color="auto" w:fill="auto"/>
          </w:tcPr>
          <w:p w14:paraId="43ED2F61" w14:textId="77777777" w:rsidR="00DE371F" w:rsidRPr="00447069" w:rsidRDefault="00DE371F" w:rsidP="00E847DC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01" w:type="dxa"/>
          </w:tcPr>
          <w:p w14:paraId="7D3F6DD5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696" w:type="dxa"/>
          </w:tcPr>
          <w:p w14:paraId="05657D2B" w14:textId="77777777" w:rsidR="00DE371F" w:rsidRPr="00A1115A" w:rsidRDefault="00DE371F" w:rsidP="00E847D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DE371F" w:rsidRPr="00A1115A" w14:paraId="31A10026" w14:textId="77777777" w:rsidTr="00E847DC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345BB3B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47" w:type="dxa"/>
            <w:shd w:val="clear" w:color="auto" w:fill="auto"/>
          </w:tcPr>
          <w:p w14:paraId="3D09367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843" w:type="dxa"/>
            <w:shd w:val="clear" w:color="auto" w:fill="auto"/>
          </w:tcPr>
          <w:p w14:paraId="257A35D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5C6F3F35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4</w:t>
            </w:r>
          </w:p>
        </w:tc>
        <w:tc>
          <w:tcPr>
            <w:tcW w:w="1701" w:type="dxa"/>
          </w:tcPr>
          <w:p w14:paraId="32D8BB82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2.5</w:t>
            </w:r>
          </w:p>
        </w:tc>
        <w:tc>
          <w:tcPr>
            <w:tcW w:w="1696" w:type="dxa"/>
          </w:tcPr>
          <w:p w14:paraId="3F9E293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</w:tr>
      <w:tr w:rsidR="00DE371F" w:rsidRPr="00A1115A" w14:paraId="5F728BED" w14:textId="77777777" w:rsidTr="00E847D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88F765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2BCAF5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1B9F897B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5269E43D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4.5</w:t>
            </w:r>
          </w:p>
        </w:tc>
        <w:tc>
          <w:tcPr>
            <w:tcW w:w="1701" w:type="dxa"/>
          </w:tcPr>
          <w:p w14:paraId="4365DD9D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696" w:type="dxa"/>
          </w:tcPr>
          <w:p w14:paraId="35F3A7A1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</w:tr>
      <w:tr w:rsidR="00DE371F" w:rsidRPr="00A1115A" w14:paraId="479AAC5D" w14:textId="77777777" w:rsidTr="00E847D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86EE507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15526E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1AC1E181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1AF4E230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3F961A7D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C82F91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DE371F" w:rsidRPr="00A1115A" w14:paraId="0E4F6C0B" w14:textId="77777777" w:rsidTr="00E847D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3D350D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2CD2096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10BF631A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19499625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3711B7AC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3DC01E1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DE371F" w:rsidRPr="00A1115A" w14:paraId="6D323224" w14:textId="77777777" w:rsidTr="00E847DC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F0960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3B733BA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2648231D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842" w:type="dxa"/>
            <w:shd w:val="clear" w:color="auto" w:fill="auto"/>
          </w:tcPr>
          <w:p w14:paraId="3877E062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69E7E91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00E5066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DE371F" w:rsidRPr="00A1115A" w14:paraId="7F30ED0B" w14:textId="77777777" w:rsidTr="00E847DC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39BA81CC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47" w:type="dxa"/>
            <w:shd w:val="clear" w:color="auto" w:fill="auto"/>
          </w:tcPr>
          <w:p w14:paraId="431231B9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2C0A4C0B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22140090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7466617C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16B6D5B3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DE371F" w:rsidRPr="00A1115A" w14:paraId="030496B5" w14:textId="77777777" w:rsidTr="00E847D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302C7F8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CBE2A11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5660B82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57847778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0FE81A4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5643D30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DE371F" w:rsidRPr="00A1115A" w14:paraId="47912B83" w14:textId="77777777" w:rsidTr="00E847D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216505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D1497AA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6A0B0383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43929F9E" w14:textId="77777777" w:rsidR="00DE371F" w:rsidRPr="00447069" w:rsidRDefault="00DE371F" w:rsidP="00E847DC">
            <w:pPr>
              <w:pStyle w:val="TAL"/>
              <w:rPr>
                <w:vertAlign w:val="superscript"/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6B0240DE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507F87FF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DE371F" w:rsidRPr="00A1115A" w14:paraId="066CA1F6" w14:textId="77777777" w:rsidTr="00E847DC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3F0D51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38EEB64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38D32060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842" w:type="dxa"/>
            <w:shd w:val="clear" w:color="auto" w:fill="auto"/>
          </w:tcPr>
          <w:p w14:paraId="168DDC44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5B47EAED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696" w:type="dxa"/>
          </w:tcPr>
          <w:p w14:paraId="710C7836" w14:textId="77777777" w:rsidR="00DE371F" w:rsidRPr="00A1115A" w:rsidRDefault="00DE371F" w:rsidP="00E847DC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</w:tr>
    </w:tbl>
    <w:p w14:paraId="3B4D36EB" w14:textId="12F49101" w:rsidR="00FD7526" w:rsidRPr="009A03C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02C6E5D7" w14:textId="77777777" w:rsidR="00314600" w:rsidRPr="003920BC" w:rsidRDefault="00314600" w:rsidP="00314600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Pr="004D5F6D">
        <w:t xml:space="preserve"> </w:t>
      </w:r>
      <w:r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706AD861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4DFC04AA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22;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0.54</w:t>
      </w:r>
    </w:p>
    <w:p w14:paraId="584BCF3D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0.54 =&lt; B &lt; 6.48</w:t>
      </w:r>
    </w:p>
    <w:p w14:paraId="6F5A3D0F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16;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6.48 =&lt; B &lt; 16.56</w:t>
      </w:r>
    </w:p>
    <w:p w14:paraId="73E569D9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21.6</w:t>
      </w:r>
    </w:p>
    <w:p w14:paraId="431A9E58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21.6 =&lt; B</w:t>
      </w:r>
    </w:p>
    <w:p w14:paraId="6F398130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p w14:paraId="0C1E0BDF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77BA202F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2.16</w:t>
      </w:r>
    </w:p>
    <w:p w14:paraId="3A71916D" w14:textId="77777777" w:rsidR="00314600" w:rsidRDefault="00314600" w:rsidP="00314600">
      <w:pPr>
        <w:ind w:leftChars="1278" w:left="25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2.16=&lt; B</w:t>
      </w: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3" w:name="_Hlk177984393"/>
      <w:r w:rsidR="00E939DA" w:rsidRPr="00C94B79">
        <w:t>R4-2414277</w:t>
      </w:r>
      <w:bookmarkEnd w:id="3"/>
      <w:r>
        <w:rPr>
          <w:rFonts w:eastAsia="华文楷体"/>
          <w:szCs w:val="28"/>
        </w:rPr>
        <w:t xml:space="preserve"> </w:t>
      </w:r>
      <w:bookmarkStart w:id="4" w:name="_Hlk177984400"/>
      <w:r w:rsidR="00E939DA" w:rsidRPr="00C94B79">
        <w:rPr>
          <w:rFonts w:eastAsia="华文楷体"/>
          <w:szCs w:val="28"/>
        </w:rPr>
        <w:t>WF on HPUE for CA in TN</w:t>
      </w:r>
      <w:bookmarkEnd w:id="4"/>
      <w:r>
        <w:rPr>
          <w:rFonts w:eastAsia="华文楷体"/>
          <w:szCs w:val="28"/>
        </w:rPr>
        <w:t xml:space="preserve">, Samsung, </w:t>
      </w:r>
      <w:bookmarkStart w:id="5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5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07BDC60B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2020-08</w:t>
      </w:r>
    </w:p>
    <w:p w14:paraId="75400946" w14:textId="19D1945D" w:rsidR="004F7A40" w:rsidRPr="00F34D83" w:rsidRDefault="004F7A40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4F7A40" w:rsidRPr="00F34D83" w:rsidSect="00633C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74364" w14:textId="77777777" w:rsidR="00775CF9" w:rsidRDefault="00775CF9">
      <w:r>
        <w:separator/>
      </w:r>
    </w:p>
  </w:endnote>
  <w:endnote w:type="continuationSeparator" w:id="0">
    <w:p w14:paraId="73BB4A71" w14:textId="77777777" w:rsidR="00775CF9" w:rsidRDefault="0077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7F16B" w14:textId="77777777" w:rsidR="00775CF9" w:rsidRDefault="00775CF9">
      <w:r>
        <w:separator/>
      </w:r>
    </w:p>
  </w:footnote>
  <w:footnote w:type="continuationSeparator" w:id="0">
    <w:p w14:paraId="024037EE" w14:textId="77777777" w:rsidR="00775CF9" w:rsidRDefault="00775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3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1"/>
  </w:num>
  <w:num w:numId="22">
    <w:abstractNumId w:val="22"/>
  </w:num>
  <w:num w:numId="23">
    <w:abstractNumId w:val="17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10BE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0B2"/>
    <w:rsid w:val="008B63F0"/>
    <w:rsid w:val="008B68E7"/>
    <w:rsid w:val="008C0435"/>
    <w:rsid w:val="008C0C28"/>
    <w:rsid w:val="008C2308"/>
    <w:rsid w:val="008C2931"/>
    <w:rsid w:val="008C3447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D9491-BCF6-48DC-95AC-5CB15ACB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16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24294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253</cp:revision>
  <dcterms:created xsi:type="dcterms:W3CDTF">2024-08-09T06:59:00Z</dcterms:created>
  <dcterms:modified xsi:type="dcterms:W3CDTF">2024-11-07T09:18:00Z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